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83FA62" w14:textId="77777777" w:rsidR="00A41A4C" w:rsidRPr="00E63B53" w:rsidRDefault="00E26724" w:rsidP="00835D52">
      <w:pPr>
        <w:pStyle w:val="LO-normal"/>
        <w:widowControl w:val="0"/>
        <w:rPr>
          <w:rFonts w:ascii="Times New Roman" w:eastAsia="Open Sans" w:hAnsi="Times New Roman" w:cs="Times New Roman"/>
          <w:sz w:val="20"/>
          <w:szCs w:val="20"/>
        </w:rPr>
      </w:pPr>
      <w:r w:rsidRPr="00E63B53">
        <w:rPr>
          <w:rFonts w:ascii="Times New Roman" w:hAnsi="Times New Roman" w:cs="Times New Roman"/>
          <w:noProof/>
          <w:sz w:val="20"/>
          <w:szCs w:val="20"/>
          <w:lang w:val="pl-PL" w:eastAsia="pl-PL" w:bidi="ar-SA"/>
        </w:rPr>
        <w:drawing>
          <wp:inline distT="0" distB="0" distL="0" distR="0" wp14:anchorId="423FFABA" wp14:editId="2B828771">
            <wp:extent cx="2533650" cy="695325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65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35D52" w:rsidRPr="00E63B53">
        <w:rPr>
          <w:rFonts w:ascii="Times New Roman" w:eastAsia="Open Sans" w:hAnsi="Times New Roman" w:cs="Times New Roman"/>
          <w:b/>
          <w:sz w:val="20"/>
          <w:szCs w:val="20"/>
        </w:rPr>
        <w:t xml:space="preserve">                       SYLABUS</w:t>
      </w:r>
      <w:r w:rsidR="004457AA" w:rsidRPr="00E63B53">
        <w:rPr>
          <w:rFonts w:ascii="Times New Roman" w:eastAsia="Open Sans" w:hAnsi="Times New Roman" w:cs="Times New Roman"/>
          <w:b/>
          <w:sz w:val="20"/>
          <w:szCs w:val="20"/>
        </w:rPr>
        <w:t xml:space="preserve"> cz.1.</w:t>
      </w:r>
      <w:r w:rsidR="00835D52" w:rsidRPr="00E63B53">
        <w:rPr>
          <w:rFonts w:ascii="Times New Roman" w:eastAsia="Open Sans" w:hAnsi="Times New Roman" w:cs="Times New Roman"/>
          <w:b/>
          <w:sz w:val="20"/>
          <w:szCs w:val="20"/>
        </w:rPr>
        <w:t>- KARTA PRZEDMIOTU</w:t>
      </w:r>
    </w:p>
    <w:p w14:paraId="76294FE6" w14:textId="77777777" w:rsidR="00A41A4C" w:rsidRPr="00E63B53" w:rsidRDefault="00A41A4C" w:rsidP="00835D52">
      <w:pPr>
        <w:pStyle w:val="LO-normal"/>
        <w:widowControl w:val="0"/>
        <w:jc w:val="right"/>
        <w:rPr>
          <w:rFonts w:ascii="Times New Roman" w:eastAsia="Open Sans" w:hAnsi="Times New Roman" w:cs="Times New Roman"/>
          <w:b/>
          <w:sz w:val="20"/>
          <w:szCs w:val="20"/>
        </w:rPr>
      </w:pPr>
    </w:p>
    <w:tbl>
      <w:tblPr>
        <w:tblW w:w="9359" w:type="dxa"/>
        <w:tblLayout w:type="fixed"/>
        <w:tblLook w:val="0000" w:firstRow="0" w:lastRow="0" w:firstColumn="0" w:lastColumn="0" w:noHBand="0" w:noVBand="0"/>
      </w:tblPr>
      <w:tblGrid>
        <w:gridCol w:w="1902"/>
        <w:gridCol w:w="5312"/>
        <w:gridCol w:w="1080"/>
        <w:gridCol w:w="1065"/>
      </w:tblGrid>
      <w:tr w:rsidR="00A41A4C" w:rsidRPr="00E63B53" w14:paraId="22A70D95" w14:textId="77777777" w:rsidTr="00F159A8">
        <w:trPr>
          <w:trHeight w:val="227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14:paraId="29EB23A4" w14:textId="77777777" w:rsidR="00A41A4C" w:rsidRPr="00E63B53" w:rsidRDefault="0043085E" w:rsidP="00F159A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  <w:sz w:val="20"/>
                <w:szCs w:val="20"/>
              </w:rPr>
            </w:pPr>
            <w:proofErr w:type="spellStart"/>
            <w:r w:rsidRPr="00E63B53">
              <w:rPr>
                <w:rFonts w:ascii="Times New Roman" w:eastAsia="Open Sans" w:hAnsi="Times New Roman" w:cs="Times New Roman"/>
                <w:b/>
                <w:color w:val="FFFFFF"/>
                <w:sz w:val="20"/>
                <w:szCs w:val="20"/>
              </w:rPr>
              <w:t>Nazwa</w:t>
            </w:r>
            <w:proofErr w:type="spellEnd"/>
            <w:r w:rsidRPr="00E63B53">
              <w:rPr>
                <w:rFonts w:ascii="Times New Roman" w:eastAsia="Open Sans" w:hAnsi="Times New Roman" w:cs="Times New Roman"/>
                <w:b/>
                <w:color w:val="FFFFFF"/>
                <w:sz w:val="20"/>
                <w:szCs w:val="20"/>
              </w:rPr>
              <w:t xml:space="preserve"> </w:t>
            </w:r>
            <w:proofErr w:type="spellStart"/>
            <w:r w:rsidRPr="00E63B53">
              <w:rPr>
                <w:rFonts w:ascii="Times New Roman" w:eastAsia="Open Sans" w:hAnsi="Times New Roman" w:cs="Times New Roman"/>
                <w:b/>
                <w:color w:val="FFFFFF"/>
                <w:sz w:val="20"/>
                <w:szCs w:val="20"/>
              </w:rPr>
              <w:t>przedmiotu</w:t>
            </w:r>
            <w:proofErr w:type="spellEnd"/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14:paraId="3CC3126F" w14:textId="3F376C0A" w:rsidR="00835D52" w:rsidRPr="00E63B53" w:rsidRDefault="00E830F7" w:rsidP="00F159A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  <w:sz w:val="20"/>
                <w:szCs w:val="20"/>
              </w:rPr>
            </w:pPr>
            <w:proofErr w:type="spellStart"/>
            <w:r w:rsidRPr="00E63B53">
              <w:rPr>
                <w:rFonts w:ascii="Times New Roman" w:eastAsia="Open Sans" w:hAnsi="Times New Roman" w:cs="Times New Roman"/>
                <w:b/>
                <w:bCs/>
                <w:color w:val="FFFFFF"/>
                <w:sz w:val="20"/>
                <w:szCs w:val="20"/>
              </w:rPr>
              <w:t>Seminarium</w:t>
            </w:r>
            <w:proofErr w:type="spellEnd"/>
            <w:r w:rsidRPr="00E63B53">
              <w:rPr>
                <w:rFonts w:ascii="Times New Roman" w:eastAsia="Open Sans" w:hAnsi="Times New Roman" w:cs="Times New Roman"/>
                <w:b/>
                <w:bCs/>
                <w:color w:val="FFFFFF"/>
                <w:sz w:val="20"/>
                <w:szCs w:val="20"/>
              </w:rPr>
              <w:t xml:space="preserve"> </w:t>
            </w:r>
            <w:proofErr w:type="spellStart"/>
            <w:r w:rsidRPr="00E63B53">
              <w:rPr>
                <w:rFonts w:ascii="Times New Roman" w:eastAsia="Open Sans" w:hAnsi="Times New Roman" w:cs="Times New Roman"/>
                <w:b/>
                <w:bCs/>
                <w:color w:val="FFFFFF"/>
                <w:sz w:val="20"/>
                <w:szCs w:val="20"/>
              </w:rPr>
              <w:t>pracy</w:t>
            </w:r>
            <w:proofErr w:type="spellEnd"/>
            <w:r w:rsidRPr="00E63B53">
              <w:rPr>
                <w:rFonts w:ascii="Times New Roman" w:eastAsia="Open Sans" w:hAnsi="Times New Roman" w:cs="Times New Roman"/>
                <w:b/>
                <w:bCs/>
                <w:color w:val="FFFFFF"/>
                <w:sz w:val="20"/>
                <w:szCs w:val="20"/>
              </w:rPr>
              <w:t xml:space="preserve"> </w:t>
            </w:r>
            <w:proofErr w:type="spellStart"/>
            <w:r w:rsidRPr="00E63B53">
              <w:rPr>
                <w:rFonts w:ascii="Times New Roman" w:eastAsia="Open Sans" w:hAnsi="Times New Roman" w:cs="Times New Roman"/>
                <w:b/>
                <w:bCs/>
                <w:color w:val="FFFFFF"/>
                <w:sz w:val="20"/>
                <w:szCs w:val="20"/>
              </w:rPr>
              <w:t>dyplomowej</w:t>
            </w:r>
            <w:proofErr w:type="spellEnd"/>
            <w:r w:rsidRPr="00E63B53">
              <w:rPr>
                <w:rFonts w:ascii="Times New Roman" w:eastAsia="Open Sans" w:hAnsi="Times New Roman" w:cs="Times New Roman"/>
                <w:b/>
                <w:bCs/>
                <w:color w:val="FFFFFF"/>
                <w:sz w:val="20"/>
                <w:szCs w:val="20"/>
              </w:rPr>
              <w:t xml:space="preserve"> </w:t>
            </w:r>
            <w:proofErr w:type="spellStart"/>
            <w:r w:rsidRPr="00E63B53">
              <w:rPr>
                <w:rFonts w:ascii="Times New Roman" w:eastAsia="Open Sans" w:hAnsi="Times New Roman" w:cs="Times New Roman"/>
                <w:b/>
                <w:bCs/>
                <w:color w:val="FFFFFF"/>
                <w:sz w:val="20"/>
                <w:szCs w:val="20"/>
              </w:rPr>
              <w:t>teoretycznej</w:t>
            </w:r>
            <w:proofErr w:type="spellEnd"/>
          </w:p>
        </w:tc>
      </w:tr>
      <w:tr w:rsidR="00A41A4C" w:rsidRPr="00EF15A5" w14:paraId="53622E7E" w14:textId="77777777" w:rsidTr="00F159A8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C0DE1F" w14:textId="77777777" w:rsidR="00A41A4C" w:rsidRPr="00E63B53" w:rsidRDefault="0043085E" w:rsidP="00F159A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20"/>
                <w:szCs w:val="20"/>
              </w:rPr>
            </w:pPr>
            <w:proofErr w:type="spellStart"/>
            <w:r w:rsidRPr="00E63B53">
              <w:rPr>
                <w:rFonts w:ascii="Times New Roman" w:eastAsia="Open Sans" w:hAnsi="Times New Roman" w:cs="Times New Roman"/>
                <w:b/>
                <w:sz w:val="20"/>
                <w:szCs w:val="20"/>
              </w:rPr>
              <w:t>Jednostka</w:t>
            </w:r>
            <w:proofErr w:type="spellEnd"/>
            <w:r w:rsidRPr="00E63B53">
              <w:rPr>
                <w:rFonts w:ascii="Times New Roman" w:eastAsia="Open Sans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E63B53">
              <w:rPr>
                <w:rFonts w:ascii="Times New Roman" w:eastAsia="Open Sans" w:hAnsi="Times New Roman" w:cs="Times New Roman"/>
                <w:b/>
                <w:sz w:val="20"/>
                <w:szCs w:val="20"/>
              </w:rPr>
              <w:t>prowadząca</w:t>
            </w:r>
            <w:proofErr w:type="spellEnd"/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2DA5F0" w14:textId="77777777" w:rsidR="00A41A4C" w:rsidRPr="005F564A" w:rsidRDefault="00A41A4C" w:rsidP="00F159A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20"/>
                <w:szCs w:val="20"/>
                <w:lang w:val="pl-PL"/>
              </w:rPr>
            </w:pPr>
          </w:p>
          <w:p w14:paraId="6B165906" w14:textId="5A9DE8A3" w:rsidR="00E830F7" w:rsidRPr="005F564A" w:rsidRDefault="00E830F7" w:rsidP="00F159A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20"/>
                <w:szCs w:val="20"/>
                <w:lang w:val="pl-PL"/>
              </w:rPr>
            </w:pPr>
            <w:r w:rsidRPr="005F564A">
              <w:rPr>
                <w:rFonts w:ascii="Times New Roman" w:eastAsia="Open Sans" w:hAnsi="Times New Roman" w:cs="Times New Roman"/>
                <w:sz w:val="20"/>
                <w:szCs w:val="20"/>
                <w:lang w:val="pl-PL"/>
              </w:rPr>
              <w:t>Wydział Rzeźby i Mediacji Sztuki</w:t>
            </w:r>
          </w:p>
        </w:tc>
      </w:tr>
      <w:tr w:rsidR="00A41A4C" w:rsidRPr="00E63B53" w14:paraId="76437BAD" w14:textId="77777777" w:rsidTr="00F159A8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9E8697" w14:textId="77777777" w:rsidR="00A41A4C" w:rsidRPr="00E63B53" w:rsidRDefault="0043085E" w:rsidP="00F159A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20"/>
                <w:szCs w:val="20"/>
              </w:rPr>
            </w:pPr>
            <w:proofErr w:type="spellStart"/>
            <w:r w:rsidRPr="00E63B53">
              <w:rPr>
                <w:rFonts w:ascii="Times New Roman" w:eastAsia="Open Sans" w:hAnsi="Times New Roman" w:cs="Times New Roman"/>
                <w:b/>
                <w:sz w:val="20"/>
                <w:szCs w:val="20"/>
              </w:rPr>
              <w:t>Profil</w:t>
            </w:r>
            <w:proofErr w:type="spellEnd"/>
            <w:r w:rsidRPr="00E63B53">
              <w:rPr>
                <w:rFonts w:ascii="Times New Roman" w:eastAsia="Open Sans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E63B53">
              <w:rPr>
                <w:rFonts w:ascii="Times New Roman" w:eastAsia="Open Sans" w:hAnsi="Times New Roman" w:cs="Times New Roman"/>
                <w:b/>
                <w:sz w:val="20"/>
                <w:szCs w:val="20"/>
              </w:rPr>
              <w:t>studiów</w:t>
            </w:r>
            <w:proofErr w:type="spellEnd"/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9E417E" w14:textId="77777777" w:rsidR="00A41A4C" w:rsidRPr="00E63B53" w:rsidRDefault="0043085E" w:rsidP="00F159A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20"/>
                <w:szCs w:val="20"/>
              </w:rPr>
            </w:pPr>
            <w:proofErr w:type="spellStart"/>
            <w:r w:rsidRPr="00E63B53">
              <w:rPr>
                <w:rFonts w:ascii="Times New Roman" w:eastAsia="Open Sans" w:hAnsi="Times New Roman" w:cs="Times New Roman"/>
                <w:sz w:val="20"/>
                <w:szCs w:val="20"/>
              </w:rPr>
              <w:t>ogólnoakademicki</w:t>
            </w:r>
            <w:proofErr w:type="spellEnd"/>
          </w:p>
        </w:tc>
      </w:tr>
      <w:tr w:rsidR="00A41A4C" w:rsidRPr="00E63B53" w14:paraId="1DEB8753" w14:textId="77777777" w:rsidTr="00F159A8">
        <w:trPr>
          <w:trHeight w:val="310"/>
        </w:trPr>
        <w:tc>
          <w:tcPr>
            <w:tcW w:w="190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EC9443" w14:textId="77777777" w:rsidR="00A41A4C" w:rsidRPr="00E63B53" w:rsidRDefault="0043085E" w:rsidP="00F159A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20"/>
                <w:szCs w:val="20"/>
              </w:rPr>
            </w:pPr>
            <w:proofErr w:type="spellStart"/>
            <w:r w:rsidRPr="00E63B53">
              <w:rPr>
                <w:rFonts w:ascii="Times New Roman" w:eastAsia="Open Sans" w:hAnsi="Times New Roman" w:cs="Times New Roman"/>
                <w:b/>
                <w:sz w:val="20"/>
                <w:szCs w:val="20"/>
              </w:rPr>
              <w:t>Kierun</w:t>
            </w:r>
            <w:r w:rsidR="00CF655C" w:rsidRPr="00E63B53">
              <w:rPr>
                <w:rFonts w:ascii="Times New Roman" w:eastAsia="Open Sans" w:hAnsi="Times New Roman" w:cs="Times New Roman"/>
                <w:b/>
                <w:sz w:val="20"/>
                <w:szCs w:val="20"/>
              </w:rPr>
              <w:t>ek</w:t>
            </w:r>
            <w:proofErr w:type="spellEnd"/>
          </w:p>
        </w:tc>
        <w:tc>
          <w:tcPr>
            <w:tcW w:w="7456" w:type="dxa"/>
            <w:gridSpan w:val="3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007DEC" w14:textId="796D68C1" w:rsidR="00A41A4C" w:rsidRPr="00E63B53" w:rsidRDefault="00E830F7" w:rsidP="00F159A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20"/>
                <w:szCs w:val="20"/>
              </w:rPr>
            </w:pPr>
            <w:r w:rsidRPr="00E63B53">
              <w:rPr>
                <w:rFonts w:ascii="Times New Roman" w:eastAsia="Open Sans" w:hAnsi="Times New Roman" w:cs="Times New Roman"/>
                <w:sz w:val="20"/>
                <w:szCs w:val="20"/>
              </w:rPr>
              <w:t>RZEŹBA</w:t>
            </w:r>
          </w:p>
        </w:tc>
      </w:tr>
      <w:tr w:rsidR="00A41A4C" w:rsidRPr="00E63B53" w14:paraId="66EDA223" w14:textId="77777777" w:rsidTr="00F159A8">
        <w:trPr>
          <w:trHeight w:val="310"/>
        </w:trPr>
        <w:tc>
          <w:tcPr>
            <w:tcW w:w="19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B344A8" w14:textId="77777777" w:rsidR="00A41A4C" w:rsidRPr="00E63B53" w:rsidRDefault="00A41A4C" w:rsidP="00F159A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20"/>
                <w:szCs w:val="20"/>
              </w:rPr>
            </w:pPr>
          </w:p>
        </w:tc>
        <w:tc>
          <w:tcPr>
            <w:tcW w:w="7456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5DC223" w14:textId="77777777" w:rsidR="00A41A4C" w:rsidRPr="00E63B53" w:rsidRDefault="00A41A4C" w:rsidP="00F159A8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20"/>
                <w:szCs w:val="20"/>
              </w:rPr>
            </w:pPr>
          </w:p>
        </w:tc>
      </w:tr>
      <w:tr w:rsidR="00835D52" w:rsidRPr="00E63B53" w14:paraId="145B328D" w14:textId="77777777" w:rsidTr="00F159A8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72085C" w14:textId="77777777" w:rsidR="00835D52" w:rsidRPr="00E63B53" w:rsidRDefault="00835D52" w:rsidP="00F159A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20"/>
                <w:szCs w:val="20"/>
              </w:rPr>
            </w:pPr>
            <w:r w:rsidRPr="00E63B53">
              <w:rPr>
                <w:rFonts w:ascii="Times New Roman" w:eastAsia="Open Sans" w:hAnsi="Times New Roman" w:cs="Times New Roman"/>
                <w:b/>
                <w:sz w:val="20"/>
                <w:szCs w:val="20"/>
              </w:rPr>
              <w:t xml:space="preserve">W </w:t>
            </w:r>
            <w:proofErr w:type="spellStart"/>
            <w:r w:rsidRPr="00E63B53">
              <w:rPr>
                <w:rFonts w:ascii="Times New Roman" w:eastAsia="Open Sans" w:hAnsi="Times New Roman" w:cs="Times New Roman"/>
                <w:b/>
                <w:sz w:val="20"/>
                <w:szCs w:val="20"/>
              </w:rPr>
              <w:t>zakresie</w:t>
            </w:r>
            <w:proofErr w:type="spellEnd"/>
            <w:r w:rsidRPr="00E63B53">
              <w:rPr>
                <w:rFonts w:ascii="Times New Roman" w:eastAsia="Open Sans" w:hAnsi="Times New Roman" w:cs="Times New Roman"/>
                <w:b/>
                <w:sz w:val="20"/>
                <w:szCs w:val="20"/>
              </w:rPr>
              <w:t xml:space="preserve"> (</w:t>
            </w:r>
            <w:proofErr w:type="spellStart"/>
            <w:r w:rsidRPr="00E63B53">
              <w:rPr>
                <w:rFonts w:ascii="Times New Roman" w:eastAsia="Open Sans" w:hAnsi="Times New Roman" w:cs="Times New Roman"/>
                <w:b/>
                <w:sz w:val="20"/>
                <w:szCs w:val="20"/>
              </w:rPr>
              <w:t>jeśli</w:t>
            </w:r>
            <w:proofErr w:type="spellEnd"/>
            <w:r w:rsidRPr="00E63B53">
              <w:rPr>
                <w:rFonts w:ascii="Times New Roman" w:eastAsia="Open Sans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E63B53">
              <w:rPr>
                <w:rFonts w:ascii="Times New Roman" w:eastAsia="Open Sans" w:hAnsi="Times New Roman" w:cs="Times New Roman"/>
                <w:b/>
                <w:sz w:val="20"/>
                <w:szCs w:val="20"/>
              </w:rPr>
              <w:t>dot</w:t>
            </w:r>
            <w:r w:rsidR="00B60738" w:rsidRPr="00E63B53">
              <w:rPr>
                <w:rFonts w:ascii="Times New Roman" w:eastAsia="Open Sans" w:hAnsi="Times New Roman" w:cs="Times New Roman"/>
                <w:b/>
                <w:sz w:val="20"/>
                <w:szCs w:val="20"/>
              </w:rPr>
              <w:t>y</w:t>
            </w:r>
            <w:r w:rsidRPr="00E63B53">
              <w:rPr>
                <w:rFonts w:ascii="Times New Roman" w:eastAsia="Open Sans" w:hAnsi="Times New Roman" w:cs="Times New Roman"/>
                <w:b/>
                <w:sz w:val="20"/>
                <w:szCs w:val="20"/>
              </w:rPr>
              <w:t>czy</w:t>
            </w:r>
            <w:proofErr w:type="spellEnd"/>
            <w:r w:rsidRPr="00E63B53">
              <w:rPr>
                <w:rFonts w:ascii="Times New Roman" w:eastAsia="Open Sans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745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B77DA0" w14:textId="77777777" w:rsidR="00835D52" w:rsidRPr="00E63B53" w:rsidRDefault="00835D52" w:rsidP="00F159A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20"/>
                <w:szCs w:val="20"/>
              </w:rPr>
            </w:pPr>
          </w:p>
        </w:tc>
      </w:tr>
      <w:tr w:rsidR="00A41A4C" w:rsidRPr="00EF15A5" w14:paraId="0CBBD83E" w14:textId="77777777" w:rsidTr="00F159A8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AF1362" w14:textId="77777777" w:rsidR="00A41A4C" w:rsidRPr="00E63B53" w:rsidRDefault="00835D52" w:rsidP="00F159A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20"/>
                <w:szCs w:val="20"/>
              </w:rPr>
            </w:pPr>
            <w:proofErr w:type="spellStart"/>
            <w:r w:rsidRPr="00E63B53">
              <w:rPr>
                <w:rFonts w:ascii="Times New Roman" w:eastAsia="Open Sans" w:hAnsi="Times New Roman" w:cs="Times New Roman"/>
                <w:b/>
                <w:sz w:val="20"/>
                <w:szCs w:val="20"/>
              </w:rPr>
              <w:t>Stopień</w:t>
            </w:r>
            <w:proofErr w:type="spellEnd"/>
            <w:r w:rsidRPr="00E63B53">
              <w:rPr>
                <w:rFonts w:ascii="Times New Roman" w:eastAsia="Open Sans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E63B53">
              <w:rPr>
                <w:rFonts w:ascii="Times New Roman" w:eastAsia="Open Sans" w:hAnsi="Times New Roman" w:cs="Times New Roman"/>
                <w:b/>
                <w:sz w:val="20"/>
                <w:szCs w:val="20"/>
              </w:rPr>
              <w:t>studi</w:t>
            </w:r>
            <w:r w:rsidR="004457AA" w:rsidRPr="00E63B53">
              <w:rPr>
                <w:rFonts w:ascii="Times New Roman" w:eastAsia="Open Sans" w:hAnsi="Times New Roman" w:cs="Times New Roman"/>
                <w:b/>
                <w:sz w:val="20"/>
                <w:szCs w:val="20"/>
              </w:rPr>
              <w:t>ów</w:t>
            </w:r>
            <w:proofErr w:type="spellEnd"/>
            <w:r w:rsidRPr="00E63B53">
              <w:rPr>
                <w:rFonts w:ascii="Times New Roman" w:eastAsia="Open Sans" w:hAnsi="Times New Roman" w:cs="Times New Roman"/>
                <w:b/>
                <w:sz w:val="20"/>
                <w:szCs w:val="20"/>
              </w:rPr>
              <w:t xml:space="preserve"> / </w:t>
            </w:r>
            <w:proofErr w:type="spellStart"/>
            <w:r w:rsidRPr="00E63B53">
              <w:rPr>
                <w:rFonts w:ascii="Times New Roman" w:eastAsia="Open Sans" w:hAnsi="Times New Roman" w:cs="Times New Roman"/>
                <w:b/>
                <w:sz w:val="20"/>
                <w:szCs w:val="20"/>
              </w:rPr>
              <w:t>p</w:t>
            </w:r>
            <w:r w:rsidR="0043085E" w:rsidRPr="00E63B53">
              <w:rPr>
                <w:rFonts w:ascii="Times New Roman" w:eastAsia="Open Sans" w:hAnsi="Times New Roman" w:cs="Times New Roman"/>
                <w:b/>
                <w:sz w:val="20"/>
                <w:szCs w:val="20"/>
              </w:rPr>
              <w:t>oziom</w:t>
            </w:r>
            <w:proofErr w:type="spellEnd"/>
            <w:r w:rsidR="0043085E" w:rsidRPr="00E63B53">
              <w:rPr>
                <w:rFonts w:ascii="Times New Roman" w:eastAsia="Open Sans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="0043085E" w:rsidRPr="00E63B53">
              <w:rPr>
                <w:rFonts w:ascii="Times New Roman" w:eastAsia="Open Sans" w:hAnsi="Times New Roman" w:cs="Times New Roman"/>
                <w:b/>
                <w:sz w:val="20"/>
                <w:szCs w:val="20"/>
              </w:rPr>
              <w:t>kwalifikacji</w:t>
            </w:r>
            <w:proofErr w:type="spellEnd"/>
          </w:p>
        </w:tc>
        <w:tc>
          <w:tcPr>
            <w:tcW w:w="745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874702" w14:textId="1ED2F29C" w:rsidR="00A41A4C" w:rsidRPr="005F564A" w:rsidRDefault="00E830F7" w:rsidP="00A51E7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20"/>
                <w:szCs w:val="20"/>
                <w:lang w:val="pl-PL"/>
              </w:rPr>
            </w:pPr>
            <w:r w:rsidRPr="005F564A">
              <w:rPr>
                <w:rFonts w:ascii="Times New Roman" w:eastAsia="Open Sans" w:hAnsi="Times New Roman" w:cs="Times New Roman"/>
                <w:sz w:val="20"/>
                <w:szCs w:val="20"/>
                <w:lang w:val="pl-PL"/>
              </w:rPr>
              <w:t>Jednolite studia magisterskie / kwalifikacje poziomu VII</w:t>
            </w:r>
          </w:p>
        </w:tc>
      </w:tr>
      <w:tr w:rsidR="00A41A4C" w:rsidRPr="00E63B53" w14:paraId="765356E5" w14:textId="77777777" w:rsidTr="00F159A8">
        <w:trPr>
          <w:trHeight w:val="310"/>
        </w:trPr>
        <w:tc>
          <w:tcPr>
            <w:tcW w:w="19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638510" w14:textId="77777777" w:rsidR="00A41A4C" w:rsidRPr="00E63B53" w:rsidRDefault="0043085E" w:rsidP="00F159A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20"/>
                <w:szCs w:val="20"/>
              </w:rPr>
            </w:pPr>
            <w:r w:rsidRPr="00E63B53">
              <w:rPr>
                <w:rFonts w:ascii="Times New Roman" w:eastAsia="Open Sans" w:hAnsi="Times New Roman" w:cs="Times New Roman"/>
                <w:b/>
                <w:sz w:val="20"/>
                <w:szCs w:val="20"/>
              </w:rPr>
              <w:t xml:space="preserve">Forma </w:t>
            </w:r>
            <w:proofErr w:type="spellStart"/>
            <w:r w:rsidRPr="00E63B53">
              <w:rPr>
                <w:rFonts w:ascii="Times New Roman" w:eastAsia="Open Sans" w:hAnsi="Times New Roman" w:cs="Times New Roman"/>
                <w:b/>
                <w:sz w:val="20"/>
                <w:szCs w:val="20"/>
              </w:rPr>
              <w:t>studiów</w:t>
            </w:r>
            <w:proofErr w:type="spellEnd"/>
          </w:p>
        </w:tc>
        <w:tc>
          <w:tcPr>
            <w:tcW w:w="745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F475AE" w14:textId="05BD8CB1" w:rsidR="00A41A4C" w:rsidRPr="00E63B53" w:rsidRDefault="00E830F7" w:rsidP="00F159A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20"/>
                <w:szCs w:val="20"/>
              </w:rPr>
            </w:pPr>
            <w:proofErr w:type="spellStart"/>
            <w:r w:rsidRPr="00E63B53">
              <w:rPr>
                <w:rFonts w:ascii="Times New Roman" w:eastAsia="Open Sans" w:hAnsi="Times New Roman" w:cs="Times New Roman"/>
                <w:sz w:val="20"/>
                <w:szCs w:val="20"/>
              </w:rPr>
              <w:t>S</w:t>
            </w:r>
            <w:r w:rsidR="00B45024" w:rsidRPr="00E63B53">
              <w:rPr>
                <w:rFonts w:ascii="Times New Roman" w:eastAsia="Open Sans" w:hAnsi="Times New Roman" w:cs="Times New Roman"/>
                <w:sz w:val="20"/>
                <w:szCs w:val="20"/>
              </w:rPr>
              <w:t>tacjonarne</w:t>
            </w:r>
            <w:proofErr w:type="spellEnd"/>
            <w:r w:rsidR="00B45024" w:rsidRPr="00E63B53">
              <w:rPr>
                <w:rFonts w:ascii="Times New Roman" w:eastAsia="Open Sans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A41A4C" w:rsidRPr="00E63B53" w14:paraId="29659B26" w14:textId="77777777" w:rsidTr="00F159A8">
        <w:trPr>
          <w:trHeight w:val="310"/>
        </w:trPr>
        <w:tc>
          <w:tcPr>
            <w:tcW w:w="19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39825A" w14:textId="77777777" w:rsidR="00A41A4C" w:rsidRPr="00E63B53" w:rsidRDefault="00A41A4C" w:rsidP="00F159A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20"/>
                <w:szCs w:val="20"/>
              </w:rPr>
            </w:pPr>
          </w:p>
        </w:tc>
        <w:tc>
          <w:tcPr>
            <w:tcW w:w="745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4ABDF2" w14:textId="77777777" w:rsidR="00A41A4C" w:rsidRPr="00E63B53" w:rsidRDefault="00A41A4C" w:rsidP="00F159A8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20"/>
                <w:szCs w:val="20"/>
              </w:rPr>
            </w:pPr>
          </w:p>
        </w:tc>
      </w:tr>
      <w:tr w:rsidR="00A41A4C" w:rsidRPr="00E63B53" w14:paraId="06058F5D" w14:textId="77777777" w:rsidTr="00F159A8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FDB70E" w14:textId="77777777" w:rsidR="00A41A4C" w:rsidRPr="00E63B53" w:rsidRDefault="0043085E" w:rsidP="00F159A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20"/>
                <w:szCs w:val="20"/>
              </w:rPr>
            </w:pPr>
            <w:proofErr w:type="spellStart"/>
            <w:r w:rsidRPr="00E63B53">
              <w:rPr>
                <w:rFonts w:ascii="Times New Roman" w:eastAsia="Open Sans" w:hAnsi="Times New Roman" w:cs="Times New Roman"/>
                <w:b/>
                <w:sz w:val="20"/>
                <w:szCs w:val="20"/>
              </w:rPr>
              <w:t>Rok</w:t>
            </w:r>
            <w:proofErr w:type="spellEnd"/>
            <w:r w:rsidRPr="00E63B53">
              <w:rPr>
                <w:rFonts w:ascii="Times New Roman" w:eastAsia="Open Sans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E63B53">
              <w:rPr>
                <w:rFonts w:ascii="Times New Roman" w:eastAsia="Open Sans" w:hAnsi="Times New Roman" w:cs="Times New Roman"/>
                <w:b/>
                <w:sz w:val="20"/>
                <w:szCs w:val="20"/>
              </w:rPr>
              <w:t>studiów</w:t>
            </w:r>
            <w:proofErr w:type="spellEnd"/>
            <w:r w:rsidRPr="00E63B53">
              <w:rPr>
                <w:rFonts w:ascii="Times New Roman" w:eastAsia="Open Sans" w:hAnsi="Times New Roman" w:cs="Times New Roman"/>
                <w:b/>
                <w:sz w:val="20"/>
                <w:szCs w:val="20"/>
              </w:rPr>
              <w:t xml:space="preserve"> / </w:t>
            </w:r>
            <w:proofErr w:type="spellStart"/>
            <w:r w:rsidRPr="00E63B53">
              <w:rPr>
                <w:rFonts w:ascii="Times New Roman" w:eastAsia="Open Sans" w:hAnsi="Times New Roman" w:cs="Times New Roman"/>
                <w:b/>
                <w:sz w:val="20"/>
                <w:szCs w:val="20"/>
              </w:rPr>
              <w:t>semestr</w:t>
            </w:r>
            <w:proofErr w:type="spellEnd"/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DB7558" w14:textId="77777777" w:rsidR="00E830F7" w:rsidRPr="00EF15A5" w:rsidRDefault="00E830F7" w:rsidP="00E830F7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20"/>
                <w:szCs w:val="20"/>
                <w:lang w:val="pl-PL"/>
              </w:rPr>
            </w:pPr>
            <w:r w:rsidRPr="00EF15A5">
              <w:rPr>
                <w:rFonts w:ascii="Times New Roman" w:eastAsia="Open Sans" w:hAnsi="Times New Roman" w:cs="Times New Roman"/>
                <w:bCs/>
                <w:sz w:val="20"/>
                <w:szCs w:val="20"/>
                <w:lang w:val="pl-PL"/>
              </w:rPr>
              <w:t>Rok V / 9 semestr</w:t>
            </w:r>
          </w:p>
          <w:p w14:paraId="55645B0B" w14:textId="257767F2" w:rsidR="00A41A4C" w:rsidRPr="00E63B53" w:rsidRDefault="00A41A4C" w:rsidP="00A51E7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20"/>
                <w:szCs w:val="20"/>
              </w:rPr>
            </w:pPr>
          </w:p>
        </w:tc>
      </w:tr>
      <w:tr w:rsidR="00A41A4C" w:rsidRPr="00E63B53" w14:paraId="25586733" w14:textId="77777777" w:rsidTr="00F159A8">
        <w:trPr>
          <w:trHeight w:val="310"/>
        </w:trPr>
        <w:tc>
          <w:tcPr>
            <w:tcW w:w="19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599883" w14:textId="77777777" w:rsidR="00A41A4C" w:rsidRPr="00E63B53" w:rsidRDefault="004457AA" w:rsidP="00F159A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20"/>
                <w:szCs w:val="20"/>
                <w:lang w:val="pl-PL"/>
              </w:rPr>
            </w:pPr>
            <w:r w:rsidRPr="00E63B53">
              <w:rPr>
                <w:rFonts w:ascii="Times New Roman" w:eastAsia="Open Sans" w:hAnsi="Times New Roman" w:cs="Times New Roman"/>
                <w:b/>
                <w:sz w:val="20"/>
                <w:szCs w:val="20"/>
                <w:lang w:val="pl-PL"/>
              </w:rPr>
              <w:t>W</w:t>
            </w:r>
            <w:r w:rsidR="0043085E" w:rsidRPr="00E63B53">
              <w:rPr>
                <w:rFonts w:ascii="Times New Roman" w:eastAsia="Open Sans" w:hAnsi="Times New Roman" w:cs="Times New Roman"/>
                <w:b/>
                <w:sz w:val="20"/>
                <w:szCs w:val="20"/>
                <w:lang w:val="pl-PL"/>
              </w:rPr>
              <w:t>ymiar zajęć (liczba godzin kontaktowych) semestr</w:t>
            </w:r>
          </w:p>
        </w:tc>
        <w:tc>
          <w:tcPr>
            <w:tcW w:w="745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3C9621" w14:textId="3D0D14E5" w:rsidR="00A41A4C" w:rsidRPr="00E63B53" w:rsidRDefault="00E830F7" w:rsidP="00A51E7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20"/>
                <w:szCs w:val="20"/>
                <w:lang w:val="pl-PL"/>
              </w:rPr>
            </w:pPr>
            <w:r w:rsidRPr="00E63B53"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  <w:r w:rsidR="00A51E73" w:rsidRPr="00E63B5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B45024" w:rsidRPr="00E63B53">
              <w:rPr>
                <w:rFonts w:ascii="Times New Roman" w:eastAsia="Times New Roman" w:hAnsi="Times New Roman" w:cs="Times New Roman"/>
                <w:sz w:val="20"/>
                <w:szCs w:val="20"/>
              </w:rPr>
              <w:t>h</w:t>
            </w:r>
          </w:p>
        </w:tc>
      </w:tr>
      <w:tr w:rsidR="00A41A4C" w:rsidRPr="00E63B53" w14:paraId="4F71861E" w14:textId="77777777" w:rsidTr="00F159A8">
        <w:trPr>
          <w:trHeight w:val="310"/>
        </w:trPr>
        <w:tc>
          <w:tcPr>
            <w:tcW w:w="19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7BE911" w14:textId="77777777" w:rsidR="00A41A4C" w:rsidRPr="00E63B53" w:rsidRDefault="00A41A4C" w:rsidP="00F159A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745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A90D56" w14:textId="77777777" w:rsidR="00A41A4C" w:rsidRPr="00E63B53" w:rsidRDefault="00A41A4C" w:rsidP="00F159A8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20"/>
                <w:szCs w:val="20"/>
                <w:lang w:val="pl-PL"/>
              </w:rPr>
            </w:pPr>
          </w:p>
        </w:tc>
      </w:tr>
      <w:tr w:rsidR="00A41A4C" w:rsidRPr="00E63B53" w14:paraId="0705674C" w14:textId="77777777" w:rsidTr="00F159A8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32F9B3" w14:textId="77777777" w:rsidR="00A41A4C" w:rsidRPr="00E63B53" w:rsidRDefault="004457AA" w:rsidP="00F159A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20"/>
                <w:szCs w:val="20"/>
                <w:lang w:val="pl-PL"/>
              </w:rPr>
            </w:pPr>
            <w:r w:rsidRPr="00E63B53">
              <w:rPr>
                <w:rFonts w:ascii="Times New Roman" w:eastAsia="Open Sans" w:hAnsi="Times New Roman" w:cs="Times New Roman"/>
                <w:b/>
                <w:sz w:val="20"/>
                <w:szCs w:val="20"/>
                <w:lang w:val="pl-PL"/>
              </w:rPr>
              <w:t>W</w:t>
            </w:r>
            <w:r w:rsidR="0043085E" w:rsidRPr="00E63B53">
              <w:rPr>
                <w:rFonts w:ascii="Times New Roman" w:eastAsia="Open Sans" w:hAnsi="Times New Roman" w:cs="Times New Roman"/>
                <w:b/>
                <w:sz w:val="20"/>
                <w:szCs w:val="20"/>
                <w:lang w:val="pl-PL"/>
              </w:rPr>
              <w:t>ymiar zajęć (liczba godzin kontaktowych) tydzień</w:t>
            </w:r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A7577C" w14:textId="36DF0E0C" w:rsidR="00E830F7" w:rsidRPr="00E830F7" w:rsidRDefault="00E830F7" w:rsidP="00E830F7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20"/>
                <w:szCs w:val="20"/>
                <w:lang w:val="pl-PL"/>
              </w:rPr>
            </w:pPr>
            <w:r w:rsidRPr="00E830F7">
              <w:rPr>
                <w:rFonts w:ascii="Times New Roman" w:eastAsia="Open Sans" w:hAnsi="Times New Roman" w:cs="Times New Roman"/>
                <w:sz w:val="20"/>
                <w:szCs w:val="20"/>
                <w:lang w:val="pl-PL"/>
              </w:rPr>
              <w:t xml:space="preserve">2 h </w:t>
            </w:r>
          </w:p>
          <w:p w14:paraId="2BA228D6" w14:textId="55EDB71F" w:rsidR="00A41A4C" w:rsidRPr="00E63B53" w:rsidRDefault="00A41A4C" w:rsidP="00A51E7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20"/>
                <w:szCs w:val="20"/>
                <w:lang w:val="pl-PL"/>
              </w:rPr>
            </w:pPr>
          </w:p>
        </w:tc>
      </w:tr>
      <w:tr w:rsidR="00A41A4C" w:rsidRPr="00EF15A5" w14:paraId="5E808454" w14:textId="77777777" w:rsidTr="00F159A8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588202" w14:textId="77777777" w:rsidR="00A41A4C" w:rsidRPr="00E63B53" w:rsidRDefault="004457AA" w:rsidP="00F159A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20"/>
                <w:szCs w:val="20"/>
                <w:lang w:val="pl-PL"/>
              </w:rPr>
            </w:pPr>
            <w:r w:rsidRPr="00E63B53">
              <w:rPr>
                <w:rFonts w:ascii="Times New Roman" w:eastAsia="Open Sans" w:hAnsi="Times New Roman" w:cs="Times New Roman"/>
                <w:b/>
                <w:sz w:val="20"/>
                <w:szCs w:val="20"/>
                <w:lang w:val="pl-PL"/>
              </w:rPr>
              <w:t>L</w:t>
            </w:r>
            <w:r w:rsidR="0043085E" w:rsidRPr="00E63B53">
              <w:rPr>
                <w:rFonts w:ascii="Times New Roman" w:eastAsia="Open Sans" w:hAnsi="Times New Roman" w:cs="Times New Roman"/>
                <w:b/>
                <w:sz w:val="20"/>
                <w:szCs w:val="20"/>
                <w:lang w:val="pl-PL"/>
              </w:rPr>
              <w:t>iczba godzin samodzielnej pracy studenta</w:t>
            </w:r>
          </w:p>
        </w:tc>
        <w:tc>
          <w:tcPr>
            <w:tcW w:w="745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8077CB" w14:textId="4B5AEA36" w:rsidR="00A41A4C" w:rsidRPr="00E63B53" w:rsidRDefault="00E830F7" w:rsidP="00F159A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20"/>
                <w:szCs w:val="20"/>
                <w:lang w:val="pl-PL"/>
              </w:rPr>
            </w:pPr>
            <w:r w:rsidRPr="005F564A">
              <w:rPr>
                <w:rFonts w:ascii="Times New Roman" w:eastAsia="Times New Roman" w:hAnsi="Times New Roman" w:cs="Times New Roman"/>
                <w:sz w:val="20"/>
                <w:szCs w:val="20"/>
                <w:lang w:val="pl-PL"/>
              </w:rPr>
              <w:t xml:space="preserve">120 h </w:t>
            </w:r>
          </w:p>
        </w:tc>
      </w:tr>
      <w:tr w:rsidR="00A41A4C" w:rsidRPr="00E63B53" w14:paraId="3BAE98AB" w14:textId="77777777" w:rsidTr="00F159A8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6185B4" w14:textId="77777777" w:rsidR="00A41A4C" w:rsidRPr="00E63B53" w:rsidRDefault="0043085E" w:rsidP="00F159A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20"/>
                <w:szCs w:val="20"/>
              </w:rPr>
            </w:pPr>
            <w:proofErr w:type="spellStart"/>
            <w:r w:rsidRPr="00E63B53">
              <w:rPr>
                <w:rFonts w:ascii="Times New Roman" w:eastAsia="Open Sans" w:hAnsi="Times New Roman" w:cs="Times New Roman"/>
                <w:b/>
                <w:sz w:val="20"/>
                <w:szCs w:val="20"/>
              </w:rPr>
              <w:t>Liczba</w:t>
            </w:r>
            <w:proofErr w:type="spellEnd"/>
            <w:r w:rsidRPr="00E63B53">
              <w:rPr>
                <w:rFonts w:ascii="Times New Roman" w:eastAsia="Open Sans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E63B53">
              <w:rPr>
                <w:rFonts w:ascii="Times New Roman" w:eastAsia="Open Sans" w:hAnsi="Times New Roman" w:cs="Times New Roman"/>
                <w:b/>
                <w:sz w:val="20"/>
                <w:szCs w:val="20"/>
              </w:rPr>
              <w:t>punktów</w:t>
            </w:r>
            <w:proofErr w:type="spellEnd"/>
            <w:r w:rsidRPr="00E63B53">
              <w:rPr>
                <w:rFonts w:ascii="Times New Roman" w:eastAsia="Open Sans" w:hAnsi="Times New Roman" w:cs="Times New Roman"/>
                <w:b/>
                <w:sz w:val="20"/>
                <w:szCs w:val="20"/>
              </w:rPr>
              <w:t xml:space="preserve"> ECTS</w:t>
            </w:r>
          </w:p>
        </w:tc>
        <w:tc>
          <w:tcPr>
            <w:tcW w:w="745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52EF2E" w14:textId="78F2168F" w:rsidR="00A41A4C" w:rsidRPr="00E63B53" w:rsidRDefault="00E830F7" w:rsidP="00F159A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20"/>
                <w:szCs w:val="20"/>
              </w:rPr>
            </w:pPr>
            <w:r w:rsidRPr="00E63B53">
              <w:rPr>
                <w:rFonts w:ascii="Times New Roman" w:eastAsia="Open Sans" w:hAnsi="Times New Roman" w:cs="Times New Roman"/>
                <w:sz w:val="20"/>
                <w:szCs w:val="20"/>
              </w:rPr>
              <w:t>5</w:t>
            </w:r>
          </w:p>
        </w:tc>
      </w:tr>
      <w:tr w:rsidR="00A41A4C" w:rsidRPr="00E63B53" w14:paraId="2ED4FE9E" w14:textId="77777777" w:rsidTr="00F159A8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23B39C" w14:textId="77777777" w:rsidR="00A41A4C" w:rsidRPr="00E63B53" w:rsidRDefault="0043085E" w:rsidP="00F159A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20"/>
                <w:szCs w:val="20"/>
                <w:lang w:val="pl-PL"/>
              </w:rPr>
            </w:pPr>
            <w:r w:rsidRPr="00E63B53">
              <w:rPr>
                <w:rFonts w:ascii="Times New Roman" w:eastAsia="Open Sans" w:hAnsi="Times New Roman" w:cs="Times New Roman"/>
                <w:b/>
                <w:sz w:val="20"/>
                <w:szCs w:val="20"/>
                <w:lang w:val="pl-PL"/>
              </w:rPr>
              <w:t>Rodzaj zajęć</w:t>
            </w:r>
            <w:r w:rsidR="00835D52" w:rsidRPr="00E63B53">
              <w:rPr>
                <w:rFonts w:ascii="Times New Roman" w:eastAsia="Open Sans" w:hAnsi="Times New Roman" w:cs="Times New Roman"/>
                <w:b/>
                <w:sz w:val="20"/>
                <w:szCs w:val="20"/>
                <w:lang w:val="pl-PL"/>
              </w:rPr>
              <w:t xml:space="preserve"> (wykład, ćwiczenia, seminarium,</w:t>
            </w:r>
            <w:r w:rsidR="003952D9" w:rsidRPr="00E63B53">
              <w:rPr>
                <w:rFonts w:ascii="Times New Roman" w:eastAsia="Open Sans" w:hAnsi="Times New Roman" w:cs="Times New Roman"/>
                <w:b/>
                <w:sz w:val="20"/>
                <w:szCs w:val="20"/>
                <w:lang w:val="pl-PL"/>
              </w:rPr>
              <w:t xml:space="preserve"> konwersatorium, laboratorium)</w:t>
            </w:r>
          </w:p>
        </w:tc>
        <w:tc>
          <w:tcPr>
            <w:tcW w:w="745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AE3931" w14:textId="125828D7" w:rsidR="00A41A4C" w:rsidRPr="00E63B53" w:rsidRDefault="00E830F7" w:rsidP="00F159A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20"/>
                <w:szCs w:val="20"/>
                <w:lang w:val="pl-PL"/>
              </w:rPr>
            </w:pPr>
            <w:proofErr w:type="spellStart"/>
            <w:r w:rsidRPr="00E63B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Seminarium</w:t>
            </w:r>
            <w:proofErr w:type="spellEnd"/>
            <w:r w:rsidRPr="00E63B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</w:tr>
      <w:tr w:rsidR="00A41A4C" w:rsidRPr="00E63B53" w14:paraId="7D161DAF" w14:textId="77777777" w:rsidTr="00F159A8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38C9DE" w14:textId="77777777" w:rsidR="00A41A4C" w:rsidRPr="00E63B53" w:rsidRDefault="003952D9" w:rsidP="00F159A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20"/>
                <w:szCs w:val="20"/>
              </w:rPr>
            </w:pPr>
            <w:proofErr w:type="spellStart"/>
            <w:r w:rsidRPr="00E63B53">
              <w:rPr>
                <w:rFonts w:ascii="Times New Roman" w:eastAsia="Open Sans" w:hAnsi="Times New Roman" w:cs="Times New Roman"/>
                <w:b/>
                <w:sz w:val="20"/>
                <w:szCs w:val="20"/>
              </w:rPr>
              <w:t>Pracownia</w:t>
            </w:r>
            <w:proofErr w:type="spellEnd"/>
            <w:r w:rsidRPr="00E63B53">
              <w:rPr>
                <w:rFonts w:ascii="Times New Roman" w:eastAsia="Open Sans" w:hAnsi="Times New Roman" w:cs="Times New Roman"/>
                <w:b/>
                <w:sz w:val="20"/>
                <w:szCs w:val="20"/>
              </w:rPr>
              <w:t xml:space="preserve"> (</w:t>
            </w:r>
            <w:proofErr w:type="spellStart"/>
            <w:r w:rsidRPr="00E63B53">
              <w:rPr>
                <w:rFonts w:ascii="Times New Roman" w:eastAsia="Open Sans" w:hAnsi="Times New Roman" w:cs="Times New Roman"/>
                <w:b/>
                <w:sz w:val="20"/>
                <w:szCs w:val="20"/>
              </w:rPr>
              <w:t>jeśli</w:t>
            </w:r>
            <w:proofErr w:type="spellEnd"/>
            <w:r w:rsidRPr="00E63B53">
              <w:rPr>
                <w:rFonts w:ascii="Times New Roman" w:eastAsia="Open Sans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E63B53">
              <w:rPr>
                <w:rFonts w:ascii="Times New Roman" w:eastAsia="Open Sans" w:hAnsi="Times New Roman" w:cs="Times New Roman"/>
                <w:b/>
                <w:sz w:val="20"/>
                <w:szCs w:val="20"/>
              </w:rPr>
              <w:t>dotyczy</w:t>
            </w:r>
            <w:proofErr w:type="spellEnd"/>
            <w:r w:rsidRPr="00E63B53">
              <w:rPr>
                <w:rFonts w:ascii="Times New Roman" w:eastAsia="Open Sans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745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A514A6" w14:textId="77777777" w:rsidR="00A41A4C" w:rsidRPr="00E63B53" w:rsidRDefault="00894BFB" w:rsidP="00F159A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20"/>
                <w:szCs w:val="20"/>
              </w:rPr>
            </w:pPr>
            <w:proofErr w:type="spellStart"/>
            <w:r w:rsidRPr="00E63B53">
              <w:rPr>
                <w:rFonts w:ascii="Times New Roman" w:eastAsia="Open Sans" w:hAnsi="Times New Roman" w:cs="Times New Roman"/>
                <w:sz w:val="20"/>
                <w:szCs w:val="20"/>
              </w:rPr>
              <w:t>Nie</w:t>
            </w:r>
            <w:proofErr w:type="spellEnd"/>
            <w:r w:rsidRPr="00E63B53">
              <w:rPr>
                <w:rFonts w:ascii="Times New Roman" w:eastAsia="Open Sans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63B53">
              <w:rPr>
                <w:rFonts w:ascii="Times New Roman" w:eastAsia="Open Sans" w:hAnsi="Times New Roman" w:cs="Times New Roman"/>
                <w:sz w:val="20"/>
                <w:szCs w:val="20"/>
              </w:rPr>
              <w:t>dotyczy</w:t>
            </w:r>
            <w:proofErr w:type="spellEnd"/>
            <w:r w:rsidRPr="00E63B53">
              <w:rPr>
                <w:rFonts w:ascii="Times New Roman" w:eastAsia="Open Sans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3952D9" w:rsidRPr="00E63B53" w14:paraId="1729DF90" w14:textId="77777777" w:rsidTr="00F159A8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7DCCAB" w14:textId="77777777" w:rsidR="003952D9" w:rsidRPr="00E63B53" w:rsidRDefault="003952D9" w:rsidP="00F159A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20"/>
                <w:szCs w:val="20"/>
              </w:rPr>
            </w:pPr>
            <w:proofErr w:type="spellStart"/>
            <w:r w:rsidRPr="00E63B53">
              <w:rPr>
                <w:rFonts w:ascii="Times New Roman" w:eastAsia="Open Sans" w:hAnsi="Times New Roman" w:cs="Times New Roman"/>
                <w:b/>
                <w:sz w:val="20"/>
                <w:szCs w:val="20"/>
              </w:rPr>
              <w:t>Prowadzący</w:t>
            </w:r>
            <w:proofErr w:type="spellEnd"/>
            <w:r w:rsidRPr="00E63B53">
              <w:rPr>
                <w:rFonts w:ascii="Times New Roman" w:eastAsia="Open Sans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E63B53">
              <w:rPr>
                <w:rFonts w:ascii="Times New Roman" w:eastAsia="Open Sans" w:hAnsi="Times New Roman" w:cs="Times New Roman"/>
                <w:b/>
                <w:sz w:val="20"/>
                <w:szCs w:val="20"/>
              </w:rPr>
              <w:t>pracownię</w:t>
            </w:r>
            <w:proofErr w:type="spellEnd"/>
          </w:p>
        </w:tc>
        <w:tc>
          <w:tcPr>
            <w:tcW w:w="745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218CF7" w14:textId="77777777" w:rsidR="003952D9" w:rsidRPr="00E63B53" w:rsidRDefault="00894BFB" w:rsidP="00F159A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20"/>
                <w:szCs w:val="20"/>
              </w:rPr>
            </w:pPr>
            <w:proofErr w:type="spellStart"/>
            <w:r w:rsidRPr="00E63B53">
              <w:rPr>
                <w:rFonts w:ascii="Times New Roman" w:eastAsia="Open Sans" w:hAnsi="Times New Roman" w:cs="Times New Roman"/>
                <w:sz w:val="20"/>
                <w:szCs w:val="20"/>
              </w:rPr>
              <w:t>Nie</w:t>
            </w:r>
            <w:proofErr w:type="spellEnd"/>
            <w:r w:rsidRPr="00E63B53">
              <w:rPr>
                <w:rFonts w:ascii="Times New Roman" w:eastAsia="Open Sans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63B53">
              <w:rPr>
                <w:rFonts w:ascii="Times New Roman" w:eastAsia="Open Sans" w:hAnsi="Times New Roman" w:cs="Times New Roman"/>
                <w:sz w:val="20"/>
                <w:szCs w:val="20"/>
              </w:rPr>
              <w:t>dotyczy</w:t>
            </w:r>
            <w:proofErr w:type="spellEnd"/>
            <w:r w:rsidRPr="00E63B53">
              <w:rPr>
                <w:rFonts w:ascii="Times New Roman" w:eastAsia="Open Sans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3952D9" w:rsidRPr="00E63B53" w14:paraId="12FD960A" w14:textId="77777777" w:rsidTr="00F159A8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72464B" w14:textId="77777777" w:rsidR="003952D9" w:rsidRPr="00E63B53" w:rsidRDefault="003952D9" w:rsidP="00F159A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20"/>
                <w:szCs w:val="20"/>
              </w:rPr>
            </w:pPr>
            <w:proofErr w:type="spellStart"/>
            <w:r w:rsidRPr="00E63B53">
              <w:rPr>
                <w:rFonts w:ascii="Times New Roman" w:eastAsia="Open Sans" w:hAnsi="Times New Roman" w:cs="Times New Roman"/>
                <w:b/>
                <w:sz w:val="20"/>
                <w:szCs w:val="20"/>
              </w:rPr>
              <w:t>Osoba</w:t>
            </w:r>
            <w:proofErr w:type="spellEnd"/>
            <w:r w:rsidRPr="00E63B53">
              <w:rPr>
                <w:rFonts w:ascii="Times New Roman" w:eastAsia="Open Sans" w:hAnsi="Times New Roman" w:cs="Times New Roman"/>
                <w:b/>
                <w:sz w:val="20"/>
                <w:szCs w:val="20"/>
              </w:rPr>
              <w:t>/</w:t>
            </w:r>
            <w:proofErr w:type="spellStart"/>
            <w:r w:rsidRPr="00E63B53">
              <w:rPr>
                <w:rFonts w:ascii="Times New Roman" w:eastAsia="Open Sans" w:hAnsi="Times New Roman" w:cs="Times New Roman"/>
                <w:b/>
                <w:sz w:val="20"/>
                <w:szCs w:val="20"/>
              </w:rPr>
              <w:t>zespół</w:t>
            </w:r>
            <w:proofErr w:type="spellEnd"/>
            <w:r w:rsidRPr="00E63B53">
              <w:rPr>
                <w:rFonts w:ascii="Times New Roman" w:eastAsia="Open Sans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E63B53">
              <w:rPr>
                <w:rFonts w:ascii="Times New Roman" w:eastAsia="Open Sans" w:hAnsi="Times New Roman" w:cs="Times New Roman"/>
                <w:b/>
                <w:sz w:val="20"/>
                <w:szCs w:val="20"/>
              </w:rPr>
              <w:t>prowadzący</w:t>
            </w:r>
            <w:proofErr w:type="spellEnd"/>
            <w:r w:rsidRPr="00E63B53">
              <w:rPr>
                <w:rFonts w:ascii="Times New Roman" w:eastAsia="Open Sans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E63B53">
              <w:rPr>
                <w:rFonts w:ascii="Times New Roman" w:eastAsia="Open Sans" w:hAnsi="Times New Roman" w:cs="Times New Roman"/>
                <w:b/>
                <w:sz w:val="20"/>
                <w:szCs w:val="20"/>
              </w:rPr>
              <w:t>przedmiot</w:t>
            </w:r>
            <w:proofErr w:type="spellEnd"/>
          </w:p>
        </w:tc>
        <w:tc>
          <w:tcPr>
            <w:tcW w:w="745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F80D1" w14:textId="77777777" w:rsidR="003952D9" w:rsidRPr="00E63B53" w:rsidRDefault="00894BFB" w:rsidP="00F159A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20"/>
                <w:szCs w:val="20"/>
              </w:rPr>
            </w:pPr>
            <w:r w:rsidRPr="00E63B53">
              <w:rPr>
                <w:rFonts w:ascii="Times New Roman" w:eastAsia="Open Sans" w:hAnsi="Times New Roman" w:cs="Times New Roman"/>
                <w:sz w:val="20"/>
                <w:szCs w:val="20"/>
              </w:rPr>
              <w:t xml:space="preserve">Dr Agnieszka Kłos </w:t>
            </w:r>
          </w:p>
        </w:tc>
      </w:tr>
      <w:tr w:rsidR="00A41A4C" w:rsidRPr="00EF15A5" w14:paraId="20F1D652" w14:textId="77777777" w:rsidTr="00F159A8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71B562" w14:textId="77777777" w:rsidR="00A41A4C" w:rsidRPr="00E63B53" w:rsidRDefault="0043085E" w:rsidP="00F159A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20"/>
                <w:szCs w:val="20"/>
              </w:rPr>
            </w:pPr>
            <w:proofErr w:type="spellStart"/>
            <w:r w:rsidRPr="00E63B53">
              <w:rPr>
                <w:rFonts w:ascii="Times New Roman" w:eastAsia="Open Sans" w:hAnsi="Times New Roman" w:cs="Times New Roman"/>
                <w:b/>
                <w:sz w:val="20"/>
                <w:szCs w:val="20"/>
              </w:rPr>
              <w:t>Cel</w:t>
            </w:r>
            <w:proofErr w:type="spellEnd"/>
            <w:r w:rsidRPr="00E63B53">
              <w:rPr>
                <w:rFonts w:ascii="Times New Roman" w:eastAsia="Open Sans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="003952D9" w:rsidRPr="00E63B53">
              <w:rPr>
                <w:rFonts w:ascii="Times New Roman" w:eastAsia="Open Sans" w:hAnsi="Times New Roman" w:cs="Times New Roman"/>
                <w:b/>
                <w:sz w:val="20"/>
                <w:szCs w:val="20"/>
              </w:rPr>
              <w:t>kształcenia</w:t>
            </w:r>
            <w:proofErr w:type="spellEnd"/>
            <w:r w:rsidR="003952D9" w:rsidRPr="00E63B53">
              <w:rPr>
                <w:rFonts w:ascii="Times New Roman" w:eastAsia="Open Sans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="003952D9" w:rsidRPr="00E63B53">
              <w:rPr>
                <w:rFonts w:ascii="Times New Roman" w:eastAsia="Open Sans" w:hAnsi="Times New Roman" w:cs="Times New Roman"/>
                <w:b/>
                <w:sz w:val="20"/>
                <w:szCs w:val="20"/>
              </w:rPr>
              <w:t>przedmiotu</w:t>
            </w:r>
            <w:proofErr w:type="spellEnd"/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48297A" w14:textId="77777777" w:rsidR="00A41A4C" w:rsidRPr="005F564A" w:rsidRDefault="00CF13FF" w:rsidP="00894BFB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5F564A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Przedstawienie studentom kluczowych zagadnień związanych z pisaniem pracy </w:t>
            </w:r>
            <w:proofErr w:type="spellStart"/>
            <w:r w:rsidR="00CA152F" w:rsidRPr="005F564A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magiesterskiej</w:t>
            </w:r>
            <w:proofErr w:type="spellEnd"/>
            <w:r w:rsidR="00CA152F" w:rsidRPr="005F564A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. </w:t>
            </w:r>
          </w:p>
          <w:p w14:paraId="696BDBA0" w14:textId="77777777" w:rsidR="00CF13FF" w:rsidRPr="005F564A" w:rsidRDefault="00CF13FF" w:rsidP="00CF13FF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5F564A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Zapoznanie studentów z metodami planowania</w:t>
            </w:r>
            <w:r w:rsidR="00CA152F" w:rsidRPr="005F564A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, </w:t>
            </w:r>
            <w:r w:rsidRPr="005F564A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przeprowadzania samodzielnych ba</w:t>
            </w:r>
            <w:r w:rsidR="00CA152F" w:rsidRPr="005F564A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dań związanych z tematem pracy oraz analizy materiału. </w:t>
            </w:r>
          </w:p>
          <w:p w14:paraId="69D56CB4" w14:textId="77777777" w:rsidR="00CF13FF" w:rsidRPr="005F564A" w:rsidRDefault="00CF13FF" w:rsidP="00CF13FF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5F564A">
              <w:rPr>
                <w:rFonts w:ascii="Times New Roman" w:eastAsia="Open Sans" w:hAnsi="Times New Roman" w:cs="Times New Roman"/>
                <w:color w:val="000000"/>
                <w:sz w:val="20"/>
                <w:szCs w:val="20"/>
                <w:lang w:val="pl-PL"/>
              </w:rPr>
              <w:t xml:space="preserve">Przybliżenie studentom </w:t>
            </w:r>
            <w:r w:rsidRPr="005F564A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różnorodnych metod badawczych oraz sposobów </w:t>
            </w:r>
            <w:r w:rsidR="00CA152F" w:rsidRPr="005F564A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zbierania danych. </w:t>
            </w:r>
          </w:p>
          <w:p w14:paraId="3BB81E97" w14:textId="77777777" w:rsidR="00CF13FF" w:rsidRPr="005F564A" w:rsidRDefault="00CF13FF" w:rsidP="00CF13FF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5F564A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Przygotowanie studentów do krytycznej analizy literatury naukowej związanej z tematem pracy</w:t>
            </w:r>
            <w:r w:rsidR="00CA152F" w:rsidRPr="005F564A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magisterskiej. </w:t>
            </w:r>
            <w:r w:rsidR="007650C4" w:rsidRPr="005F564A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</w:t>
            </w:r>
          </w:p>
          <w:p w14:paraId="217A6199" w14:textId="77777777" w:rsidR="007F7077" w:rsidRPr="005F564A" w:rsidRDefault="007F7077" w:rsidP="00CF13FF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5F564A">
              <w:rPr>
                <w:rStyle w:val="hgkelc"/>
                <w:rFonts w:ascii="Times New Roman" w:hAnsi="Times New Roman" w:cs="Times New Roman"/>
                <w:sz w:val="20"/>
                <w:szCs w:val="20"/>
                <w:lang w:val="pl-PL"/>
              </w:rPr>
              <w:lastRenderedPageBreak/>
              <w:t xml:space="preserve">Zaprezentowanie studentom różnic między pracą licencyjną a magisterską.  </w:t>
            </w:r>
          </w:p>
          <w:p w14:paraId="6EFEDCC8" w14:textId="77777777" w:rsidR="00CA152F" w:rsidRPr="005F564A" w:rsidRDefault="00CA152F" w:rsidP="007F7077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5F564A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Przygotowanie studentów do pracy nad </w:t>
            </w:r>
            <w:r w:rsidR="007F7077" w:rsidRPr="005F564A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samodzielnym </w:t>
            </w:r>
            <w:r w:rsidRPr="005F564A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zagadnieniem związanym z przedmiotem pracy magisterskiej: wyb</w:t>
            </w:r>
            <w:r w:rsidR="007F7077" w:rsidRPr="005F564A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orem oryginalnego t</w:t>
            </w:r>
            <w:r w:rsidRPr="005F564A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ematu, określeni</w:t>
            </w:r>
            <w:r w:rsidR="007F7077" w:rsidRPr="005F564A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a</w:t>
            </w:r>
            <w:r w:rsidRPr="005F564A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problem</w:t>
            </w:r>
            <w:r w:rsidR="007F7077" w:rsidRPr="005F564A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u</w:t>
            </w:r>
            <w:r w:rsidRPr="005F564A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badawczego, </w:t>
            </w:r>
            <w:r w:rsidR="007F7077" w:rsidRPr="005F564A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samodzielnego rozwiązywania problemów naukowych.  </w:t>
            </w:r>
          </w:p>
          <w:p w14:paraId="4268D952" w14:textId="77777777" w:rsidR="007F7077" w:rsidRPr="005F564A" w:rsidRDefault="007F7077" w:rsidP="007F7077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5F564A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Zapoznanie studentów z zasadami jasnego i precyzyjnego wyrażania myśli, zgodnie z zasadami formalnej struktury prac naukowych i autoreferatów. </w:t>
            </w:r>
          </w:p>
          <w:p w14:paraId="4B65F196" w14:textId="77777777" w:rsidR="007F7077" w:rsidRPr="005F564A" w:rsidRDefault="007F7077" w:rsidP="007F707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20"/>
                <w:szCs w:val="20"/>
                <w:lang w:val="pl-PL"/>
              </w:rPr>
            </w:pPr>
          </w:p>
        </w:tc>
      </w:tr>
      <w:tr w:rsidR="00A41A4C" w:rsidRPr="00EF15A5" w14:paraId="432DFC9B" w14:textId="77777777" w:rsidTr="00F159A8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B7BE8F" w14:textId="77777777" w:rsidR="00A41A4C" w:rsidRPr="00E63B53" w:rsidRDefault="0043085E" w:rsidP="00F159A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20"/>
                <w:szCs w:val="20"/>
              </w:rPr>
            </w:pPr>
            <w:proofErr w:type="spellStart"/>
            <w:r w:rsidRPr="00E63B53">
              <w:rPr>
                <w:rFonts w:ascii="Times New Roman" w:eastAsia="Open Sans" w:hAnsi="Times New Roman" w:cs="Times New Roman"/>
                <w:b/>
                <w:sz w:val="20"/>
                <w:szCs w:val="20"/>
              </w:rPr>
              <w:lastRenderedPageBreak/>
              <w:t>Wymagania</w:t>
            </w:r>
            <w:proofErr w:type="spellEnd"/>
            <w:r w:rsidRPr="00E63B53">
              <w:rPr>
                <w:rFonts w:ascii="Times New Roman" w:eastAsia="Open Sans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E63B53">
              <w:rPr>
                <w:rFonts w:ascii="Times New Roman" w:eastAsia="Open Sans" w:hAnsi="Times New Roman" w:cs="Times New Roman"/>
                <w:b/>
                <w:sz w:val="20"/>
                <w:szCs w:val="20"/>
              </w:rPr>
              <w:t>wstępne</w:t>
            </w:r>
            <w:proofErr w:type="spellEnd"/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166BAF" w14:textId="77777777" w:rsidR="00A41A4C" w:rsidRPr="005F564A" w:rsidRDefault="009E64A9" w:rsidP="00CA152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20"/>
                <w:szCs w:val="20"/>
                <w:lang w:val="pl-PL"/>
              </w:rPr>
            </w:pPr>
            <w:r w:rsidRPr="005F564A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Studenci powinni posiadać wiedzę i umiejętności związane z kierunkiem studiów, wykazywać wewnętrzną motywację, otwartość i sumienność w pracy nad </w:t>
            </w:r>
            <w:r w:rsidR="00CA152F" w:rsidRPr="005F564A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magisterium. </w:t>
            </w:r>
            <w:r w:rsidRPr="005F564A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  </w:t>
            </w:r>
          </w:p>
        </w:tc>
      </w:tr>
      <w:tr w:rsidR="00BB4B14" w:rsidRPr="00EF15A5" w14:paraId="5C5DE9C0" w14:textId="77777777" w:rsidTr="00F159A8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408C97" w14:textId="77777777" w:rsidR="00A41A4C" w:rsidRPr="00E63B53" w:rsidRDefault="0043085E" w:rsidP="00F159A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20"/>
                <w:szCs w:val="20"/>
              </w:rPr>
            </w:pPr>
            <w:proofErr w:type="spellStart"/>
            <w:r w:rsidRPr="00E63B53">
              <w:rPr>
                <w:rFonts w:ascii="Times New Roman" w:eastAsia="Open Sans" w:hAnsi="Times New Roman" w:cs="Times New Roman"/>
                <w:b/>
                <w:sz w:val="20"/>
                <w:szCs w:val="20"/>
              </w:rPr>
              <w:t>Efekty</w:t>
            </w:r>
            <w:proofErr w:type="spellEnd"/>
            <w:r w:rsidRPr="00E63B53">
              <w:rPr>
                <w:rFonts w:ascii="Times New Roman" w:eastAsia="Open Sans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E63B53">
              <w:rPr>
                <w:rFonts w:ascii="Times New Roman" w:eastAsia="Open Sans" w:hAnsi="Times New Roman" w:cs="Times New Roman"/>
                <w:b/>
                <w:sz w:val="20"/>
                <w:szCs w:val="20"/>
              </w:rPr>
              <w:t>uczenia</w:t>
            </w:r>
            <w:proofErr w:type="spellEnd"/>
            <w:r w:rsidRPr="00E63B53">
              <w:rPr>
                <w:rFonts w:ascii="Times New Roman" w:eastAsia="Open Sans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E63B53">
              <w:rPr>
                <w:rFonts w:ascii="Times New Roman" w:eastAsia="Open Sans" w:hAnsi="Times New Roman" w:cs="Times New Roman"/>
                <w:b/>
                <w:sz w:val="20"/>
                <w:szCs w:val="20"/>
              </w:rPr>
              <w:t>się</w:t>
            </w:r>
            <w:proofErr w:type="spellEnd"/>
            <w:r w:rsidRPr="00E63B53">
              <w:rPr>
                <w:rFonts w:ascii="Times New Roman" w:eastAsia="Open Sans" w:hAnsi="Times New Roman" w:cs="Times New Roman"/>
                <w:b/>
                <w:sz w:val="20"/>
                <w:szCs w:val="20"/>
              </w:rPr>
              <w:t>:</w:t>
            </w:r>
          </w:p>
        </w:tc>
        <w:tc>
          <w:tcPr>
            <w:tcW w:w="5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5E653C" w14:textId="77777777" w:rsidR="00A41A4C" w:rsidRPr="00E63B53" w:rsidRDefault="00A41A4C" w:rsidP="00F159A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5E6340" w14:textId="77777777" w:rsidR="00A41A4C" w:rsidRPr="00E63B53" w:rsidRDefault="0043085E" w:rsidP="00F159A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20"/>
                <w:szCs w:val="20"/>
              </w:rPr>
            </w:pPr>
            <w:proofErr w:type="spellStart"/>
            <w:r w:rsidRPr="00E63B53">
              <w:rPr>
                <w:rFonts w:ascii="Times New Roman" w:eastAsia="Open Sans" w:hAnsi="Times New Roman" w:cs="Times New Roman"/>
                <w:b/>
                <w:sz w:val="20"/>
                <w:szCs w:val="20"/>
              </w:rPr>
              <w:t>Kod</w:t>
            </w:r>
            <w:proofErr w:type="spellEnd"/>
            <w:r w:rsidRPr="00E63B53">
              <w:rPr>
                <w:rFonts w:ascii="Times New Roman" w:eastAsia="Open Sans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E63B53">
              <w:rPr>
                <w:rFonts w:ascii="Times New Roman" w:eastAsia="Open Sans" w:hAnsi="Times New Roman" w:cs="Times New Roman"/>
                <w:b/>
                <w:sz w:val="20"/>
                <w:szCs w:val="20"/>
              </w:rPr>
              <w:t>efektów</w:t>
            </w:r>
            <w:proofErr w:type="spellEnd"/>
            <w:r w:rsidRPr="00E63B53">
              <w:rPr>
                <w:rFonts w:ascii="Times New Roman" w:eastAsia="Open Sans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E63B53">
              <w:rPr>
                <w:rFonts w:ascii="Times New Roman" w:eastAsia="Open Sans" w:hAnsi="Times New Roman" w:cs="Times New Roman"/>
                <w:b/>
                <w:sz w:val="20"/>
                <w:szCs w:val="20"/>
              </w:rPr>
              <w:t>przedmioto-wych</w:t>
            </w:r>
            <w:proofErr w:type="spellEnd"/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12476B" w14:textId="77777777" w:rsidR="0043085E" w:rsidRPr="00E63B53" w:rsidRDefault="0043085E" w:rsidP="00F159A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20"/>
                <w:szCs w:val="20"/>
                <w:lang w:val="pl-PL"/>
              </w:rPr>
            </w:pPr>
            <w:r w:rsidRPr="00E63B53">
              <w:rPr>
                <w:rFonts w:ascii="Times New Roman" w:eastAsia="Open Sans" w:hAnsi="Times New Roman" w:cs="Times New Roman"/>
                <w:b/>
                <w:sz w:val="20"/>
                <w:szCs w:val="20"/>
                <w:lang w:val="pl-PL"/>
              </w:rPr>
              <w:t xml:space="preserve">Odniesienie do efektów </w:t>
            </w:r>
            <w:proofErr w:type="spellStart"/>
            <w:r w:rsidRPr="00E63B53">
              <w:rPr>
                <w:rFonts w:ascii="Times New Roman" w:eastAsia="Open Sans" w:hAnsi="Times New Roman" w:cs="Times New Roman"/>
                <w:b/>
                <w:sz w:val="20"/>
                <w:szCs w:val="20"/>
                <w:lang w:val="pl-PL"/>
              </w:rPr>
              <w:t>kierunko</w:t>
            </w:r>
            <w:proofErr w:type="spellEnd"/>
            <w:r w:rsidRPr="00E63B53">
              <w:rPr>
                <w:rFonts w:ascii="Times New Roman" w:eastAsia="Open Sans" w:hAnsi="Times New Roman" w:cs="Times New Roman"/>
                <w:b/>
                <w:sz w:val="20"/>
                <w:szCs w:val="20"/>
                <w:lang w:val="pl-PL"/>
              </w:rPr>
              <w:t>-</w:t>
            </w:r>
          </w:p>
          <w:p w14:paraId="714AC469" w14:textId="77777777" w:rsidR="00A41A4C" w:rsidRPr="00E63B53" w:rsidRDefault="0043085E" w:rsidP="00F159A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20"/>
                <w:szCs w:val="20"/>
                <w:lang w:val="pl-PL"/>
              </w:rPr>
            </w:pPr>
            <w:proofErr w:type="spellStart"/>
            <w:r w:rsidRPr="00E63B53">
              <w:rPr>
                <w:rFonts w:ascii="Times New Roman" w:eastAsia="Open Sans" w:hAnsi="Times New Roman" w:cs="Times New Roman"/>
                <w:b/>
                <w:sz w:val="20"/>
                <w:szCs w:val="20"/>
                <w:lang w:val="pl-PL"/>
              </w:rPr>
              <w:t>wych</w:t>
            </w:r>
            <w:proofErr w:type="spellEnd"/>
          </w:p>
        </w:tc>
      </w:tr>
      <w:tr w:rsidR="00BB4B14" w:rsidRPr="00E63B53" w14:paraId="75CCAB00" w14:textId="77777777" w:rsidTr="00F159A8">
        <w:trPr>
          <w:trHeight w:val="333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DD6376" w14:textId="77777777" w:rsidR="00A41A4C" w:rsidRPr="00E63B53" w:rsidRDefault="0043085E" w:rsidP="00F159A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20"/>
                <w:szCs w:val="20"/>
              </w:rPr>
            </w:pPr>
            <w:r w:rsidRPr="00E63B53">
              <w:rPr>
                <w:rFonts w:ascii="Times New Roman" w:eastAsia="Open Sans" w:hAnsi="Times New Roman" w:cs="Times New Roman"/>
                <w:i/>
                <w:sz w:val="20"/>
                <w:szCs w:val="20"/>
              </w:rPr>
              <w:t xml:space="preserve">– </w:t>
            </w:r>
            <w:proofErr w:type="spellStart"/>
            <w:r w:rsidRPr="00E63B53">
              <w:rPr>
                <w:rFonts w:ascii="Times New Roman" w:eastAsia="Open Sans" w:hAnsi="Times New Roman" w:cs="Times New Roman"/>
                <w:i/>
                <w:sz w:val="20"/>
                <w:szCs w:val="20"/>
              </w:rPr>
              <w:t>wiedza</w:t>
            </w:r>
            <w:proofErr w:type="spellEnd"/>
            <w:r w:rsidR="003952D9" w:rsidRPr="00E63B53">
              <w:rPr>
                <w:rFonts w:ascii="Times New Roman" w:eastAsia="Open Sans" w:hAnsi="Times New Roman" w:cs="Times New Roman"/>
                <w:i/>
                <w:sz w:val="20"/>
                <w:szCs w:val="20"/>
              </w:rPr>
              <w:t xml:space="preserve"> (</w:t>
            </w:r>
            <w:proofErr w:type="spellStart"/>
            <w:r w:rsidR="003952D9" w:rsidRPr="00E63B53">
              <w:rPr>
                <w:rFonts w:ascii="Times New Roman" w:eastAsia="Open Sans" w:hAnsi="Times New Roman" w:cs="Times New Roman"/>
                <w:i/>
                <w:sz w:val="20"/>
                <w:szCs w:val="20"/>
              </w:rPr>
              <w:t>zna</w:t>
            </w:r>
            <w:proofErr w:type="spellEnd"/>
            <w:r w:rsidR="003952D9" w:rsidRPr="00E63B53">
              <w:rPr>
                <w:rFonts w:ascii="Times New Roman" w:eastAsia="Open Sans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="003952D9" w:rsidRPr="00E63B53">
              <w:rPr>
                <w:rFonts w:ascii="Times New Roman" w:eastAsia="Open Sans" w:hAnsi="Times New Roman" w:cs="Times New Roman"/>
                <w:i/>
                <w:sz w:val="20"/>
                <w:szCs w:val="20"/>
              </w:rPr>
              <w:t>i</w:t>
            </w:r>
            <w:proofErr w:type="spellEnd"/>
            <w:r w:rsidR="003952D9" w:rsidRPr="00E63B53">
              <w:rPr>
                <w:rFonts w:ascii="Times New Roman" w:eastAsia="Open Sans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="003952D9" w:rsidRPr="00E63B53">
              <w:rPr>
                <w:rFonts w:ascii="Times New Roman" w:eastAsia="Open Sans" w:hAnsi="Times New Roman" w:cs="Times New Roman"/>
                <w:i/>
                <w:sz w:val="20"/>
                <w:szCs w:val="20"/>
              </w:rPr>
              <w:t>rozumie</w:t>
            </w:r>
            <w:proofErr w:type="spellEnd"/>
            <w:r w:rsidR="003952D9" w:rsidRPr="00E63B53">
              <w:rPr>
                <w:rFonts w:ascii="Times New Roman" w:eastAsia="Open Sans" w:hAnsi="Times New Roman" w:cs="Times New Roman"/>
                <w:i/>
                <w:sz w:val="20"/>
                <w:szCs w:val="20"/>
              </w:rPr>
              <w:t>)</w:t>
            </w:r>
          </w:p>
        </w:tc>
        <w:tc>
          <w:tcPr>
            <w:tcW w:w="5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857502" w14:textId="50082101" w:rsidR="00A41A4C" w:rsidRPr="005F564A" w:rsidRDefault="00E830F7" w:rsidP="00F159A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20"/>
                <w:szCs w:val="20"/>
                <w:lang w:val="pl-PL"/>
              </w:rPr>
            </w:pPr>
            <w:r w:rsidRPr="005F564A">
              <w:rPr>
                <w:rFonts w:ascii="Times New Roman" w:eastAsia="Open Sans" w:hAnsi="Times New Roman" w:cs="Times New Roman"/>
                <w:sz w:val="20"/>
                <w:szCs w:val="20"/>
                <w:lang w:val="pl-PL"/>
              </w:rPr>
              <w:t xml:space="preserve"> </w:t>
            </w:r>
            <w:bookmarkStart w:id="0" w:name="_Hlk215323782"/>
            <w:r w:rsidRPr="005F564A">
              <w:rPr>
                <w:rFonts w:ascii="Times New Roman" w:eastAsia="Open Sans" w:hAnsi="Times New Roman" w:cs="Times New Roman"/>
                <w:sz w:val="20"/>
                <w:szCs w:val="20"/>
                <w:lang w:val="pl-PL"/>
              </w:rPr>
              <w:t>Definiuje zasady struktury i organizacji prac naukowych oraz akademickie normy etyczne</w:t>
            </w:r>
          </w:p>
          <w:bookmarkEnd w:id="0"/>
          <w:p w14:paraId="3BC3BBE4" w14:textId="77777777" w:rsidR="00E830F7" w:rsidRPr="005F564A" w:rsidRDefault="00E830F7" w:rsidP="00F159A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20"/>
                <w:szCs w:val="20"/>
                <w:lang w:val="pl-PL"/>
              </w:rPr>
            </w:pPr>
          </w:p>
          <w:p w14:paraId="3D605F37" w14:textId="77777777" w:rsidR="00E830F7" w:rsidRDefault="00E830F7" w:rsidP="00F159A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20"/>
                <w:szCs w:val="20"/>
                <w:lang w:val="pl-PL"/>
              </w:rPr>
            </w:pPr>
            <w:bookmarkStart w:id="1" w:name="_Hlk215323738"/>
            <w:r w:rsidRPr="005F564A">
              <w:rPr>
                <w:rFonts w:ascii="Times New Roman" w:eastAsia="Open Sans" w:hAnsi="Times New Roman" w:cs="Times New Roman"/>
                <w:sz w:val="20"/>
                <w:szCs w:val="20"/>
                <w:lang w:val="pl-PL"/>
              </w:rPr>
              <w:t>Charakteryzuje i rozróżnia różnorodne metody badawcze stosowane w sztukach plastycznych i konserwacji dzieł sztuk</w:t>
            </w:r>
          </w:p>
          <w:bookmarkEnd w:id="1"/>
          <w:p w14:paraId="5D3D713E" w14:textId="43AF7676" w:rsidR="009449DA" w:rsidRPr="005F564A" w:rsidRDefault="009449DA" w:rsidP="00F159A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5A1454" w14:textId="06D67435" w:rsidR="00A41A4C" w:rsidRPr="00790A7E" w:rsidRDefault="00605601" w:rsidP="00F159A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20"/>
                <w:szCs w:val="20"/>
                <w:lang w:val="pl-PL"/>
              </w:rPr>
            </w:pPr>
            <w:r w:rsidRPr="00790A7E">
              <w:rPr>
                <w:rFonts w:ascii="Times New Roman" w:eastAsia="Open Sans" w:hAnsi="Times New Roman" w:cs="Times New Roman"/>
                <w:sz w:val="20"/>
                <w:szCs w:val="20"/>
                <w:lang w:val="pl-PL"/>
              </w:rPr>
              <w:t>RP_W56</w:t>
            </w:r>
          </w:p>
          <w:p w14:paraId="53E13901" w14:textId="77777777" w:rsidR="00605601" w:rsidRPr="00790A7E" w:rsidRDefault="00605601" w:rsidP="00F159A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20"/>
                <w:szCs w:val="20"/>
                <w:lang w:val="pl-PL"/>
              </w:rPr>
            </w:pPr>
          </w:p>
          <w:p w14:paraId="08E6047A" w14:textId="77777777" w:rsidR="00605601" w:rsidRPr="00790A7E" w:rsidRDefault="00605601" w:rsidP="00F159A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20"/>
                <w:szCs w:val="20"/>
                <w:lang w:val="pl-PL"/>
              </w:rPr>
            </w:pPr>
          </w:p>
          <w:p w14:paraId="192E4D63" w14:textId="22CCFF3E" w:rsidR="00605601" w:rsidRPr="00790A7E" w:rsidRDefault="00605601" w:rsidP="00F159A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20"/>
                <w:szCs w:val="20"/>
                <w:lang w:val="pl-PL"/>
              </w:rPr>
            </w:pPr>
            <w:r w:rsidRPr="00790A7E">
              <w:rPr>
                <w:rFonts w:ascii="Times New Roman" w:eastAsia="Open Sans" w:hAnsi="Times New Roman" w:cs="Times New Roman"/>
                <w:sz w:val="20"/>
                <w:szCs w:val="20"/>
                <w:lang w:val="pl-PL"/>
              </w:rPr>
              <w:t>RP_W57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5B9E17" w14:textId="71C594B4" w:rsidR="00A41A4C" w:rsidRPr="00790A7E" w:rsidRDefault="009449DA" w:rsidP="00F159A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20"/>
                <w:szCs w:val="20"/>
              </w:rPr>
            </w:pPr>
            <w:r w:rsidRPr="00790A7E">
              <w:rPr>
                <w:rFonts w:ascii="Times New Roman" w:eastAsia="Open Sans" w:hAnsi="Times New Roman" w:cs="Times New Roman"/>
                <w:sz w:val="20"/>
                <w:szCs w:val="20"/>
              </w:rPr>
              <w:t>K</w:t>
            </w:r>
            <w:r w:rsidR="00E830F7" w:rsidRPr="00790A7E">
              <w:rPr>
                <w:rFonts w:ascii="Times New Roman" w:eastAsia="Open Sans" w:hAnsi="Times New Roman" w:cs="Times New Roman"/>
                <w:sz w:val="20"/>
                <w:szCs w:val="20"/>
              </w:rPr>
              <w:t>_W</w:t>
            </w:r>
            <w:r w:rsidRPr="00790A7E">
              <w:rPr>
                <w:rFonts w:ascii="Times New Roman" w:eastAsia="Open Sans" w:hAnsi="Times New Roman" w:cs="Times New Roman"/>
                <w:sz w:val="20"/>
                <w:szCs w:val="20"/>
              </w:rPr>
              <w:t>13</w:t>
            </w:r>
          </w:p>
        </w:tc>
      </w:tr>
      <w:tr w:rsidR="00BB4B14" w:rsidRPr="00E63B53" w14:paraId="6EF52EAE" w14:textId="77777777" w:rsidTr="00F159A8">
        <w:trPr>
          <w:trHeight w:val="333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C90640" w14:textId="77777777" w:rsidR="00A41A4C" w:rsidRPr="00E63B53" w:rsidRDefault="0043085E" w:rsidP="00F159A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20"/>
                <w:szCs w:val="20"/>
              </w:rPr>
            </w:pPr>
            <w:r w:rsidRPr="00E63B53">
              <w:rPr>
                <w:rFonts w:ascii="Times New Roman" w:eastAsia="Open Sans" w:hAnsi="Times New Roman" w:cs="Times New Roman"/>
                <w:i/>
                <w:sz w:val="20"/>
                <w:szCs w:val="20"/>
              </w:rPr>
              <w:t xml:space="preserve">– </w:t>
            </w:r>
            <w:proofErr w:type="spellStart"/>
            <w:r w:rsidRPr="00E63B53">
              <w:rPr>
                <w:rFonts w:ascii="Times New Roman" w:eastAsia="Open Sans" w:hAnsi="Times New Roman" w:cs="Times New Roman"/>
                <w:i/>
                <w:sz w:val="20"/>
                <w:szCs w:val="20"/>
              </w:rPr>
              <w:t>umiejętności</w:t>
            </w:r>
            <w:proofErr w:type="spellEnd"/>
            <w:r w:rsidRPr="00E63B53">
              <w:rPr>
                <w:rFonts w:ascii="Times New Roman" w:eastAsia="Open Sans" w:hAnsi="Times New Roman" w:cs="Times New Roman"/>
                <w:i/>
                <w:sz w:val="20"/>
                <w:szCs w:val="20"/>
              </w:rPr>
              <w:t xml:space="preserve"> </w:t>
            </w:r>
            <w:r w:rsidR="003952D9" w:rsidRPr="00E63B53">
              <w:rPr>
                <w:rFonts w:ascii="Times New Roman" w:eastAsia="Open Sans" w:hAnsi="Times New Roman" w:cs="Times New Roman"/>
                <w:i/>
                <w:sz w:val="20"/>
                <w:szCs w:val="20"/>
              </w:rPr>
              <w:t>(</w:t>
            </w:r>
            <w:proofErr w:type="spellStart"/>
            <w:r w:rsidR="003952D9" w:rsidRPr="00E63B53">
              <w:rPr>
                <w:rFonts w:ascii="Times New Roman" w:eastAsia="Open Sans" w:hAnsi="Times New Roman" w:cs="Times New Roman"/>
                <w:i/>
                <w:sz w:val="20"/>
                <w:szCs w:val="20"/>
              </w:rPr>
              <w:t>potrafi</w:t>
            </w:r>
            <w:proofErr w:type="spellEnd"/>
            <w:r w:rsidR="003952D9" w:rsidRPr="00E63B53">
              <w:rPr>
                <w:rFonts w:ascii="Times New Roman" w:eastAsia="Open Sans" w:hAnsi="Times New Roman" w:cs="Times New Roman"/>
                <w:i/>
                <w:sz w:val="20"/>
                <w:szCs w:val="20"/>
              </w:rPr>
              <w:t>)</w:t>
            </w:r>
          </w:p>
        </w:tc>
        <w:tc>
          <w:tcPr>
            <w:tcW w:w="5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103ADE" w14:textId="771BD3ED" w:rsidR="00A41A4C" w:rsidRPr="005F564A" w:rsidRDefault="00E830F7" w:rsidP="00F159A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20"/>
                <w:szCs w:val="20"/>
                <w:lang w:val="pl-PL"/>
              </w:rPr>
            </w:pPr>
            <w:bookmarkStart w:id="2" w:name="_Hlk215323869"/>
            <w:r w:rsidRPr="005F564A">
              <w:rPr>
                <w:rFonts w:ascii="Times New Roman" w:eastAsia="Open Sans" w:hAnsi="Times New Roman" w:cs="Times New Roman"/>
                <w:sz w:val="20"/>
                <w:szCs w:val="20"/>
                <w:lang w:val="pl-PL"/>
              </w:rPr>
              <w:t>Organizuje i planuje proces badawczy związany z teoretyczną pracą dyplomową</w:t>
            </w:r>
          </w:p>
          <w:bookmarkEnd w:id="2"/>
          <w:p w14:paraId="3B821456" w14:textId="77777777" w:rsidR="009449DA" w:rsidRDefault="009449DA" w:rsidP="00F159A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20"/>
                <w:szCs w:val="20"/>
                <w:lang w:val="pl-PL"/>
              </w:rPr>
            </w:pPr>
          </w:p>
          <w:p w14:paraId="4F684157" w14:textId="66C8AC2C" w:rsidR="00E830F7" w:rsidRPr="005F564A" w:rsidRDefault="00E830F7" w:rsidP="00F159A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20"/>
                <w:szCs w:val="20"/>
                <w:lang w:val="pl-PL"/>
              </w:rPr>
            </w:pPr>
            <w:bookmarkStart w:id="3" w:name="_Hlk215323941"/>
            <w:r w:rsidRPr="005F564A">
              <w:rPr>
                <w:rFonts w:ascii="Times New Roman" w:eastAsia="Open Sans" w:hAnsi="Times New Roman" w:cs="Times New Roman"/>
                <w:sz w:val="20"/>
                <w:szCs w:val="20"/>
                <w:lang w:val="pl-PL"/>
              </w:rPr>
              <w:t>Krytycznie analizuje, porównuje i syntetyzuje literaturę naukową oraz źródła związane z wybranym tematem</w:t>
            </w:r>
          </w:p>
          <w:bookmarkEnd w:id="3"/>
          <w:p w14:paraId="1C3D3982" w14:textId="77777777" w:rsidR="00E830F7" w:rsidRPr="005F564A" w:rsidRDefault="00E830F7" w:rsidP="00F159A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20"/>
                <w:szCs w:val="20"/>
                <w:lang w:val="pl-PL"/>
              </w:rPr>
            </w:pPr>
          </w:p>
          <w:p w14:paraId="448E9FAC" w14:textId="2D657868" w:rsidR="00E830F7" w:rsidRDefault="00E830F7" w:rsidP="00F159A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20"/>
                <w:szCs w:val="20"/>
                <w:lang w:val="pl-PL"/>
              </w:rPr>
            </w:pPr>
            <w:bookmarkStart w:id="4" w:name="_Hlk215324484"/>
            <w:r w:rsidRPr="005F564A">
              <w:rPr>
                <w:rFonts w:ascii="Times New Roman" w:eastAsia="Open Sans" w:hAnsi="Times New Roman" w:cs="Times New Roman"/>
                <w:sz w:val="20"/>
                <w:szCs w:val="20"/>
                <w:lang w:val="pl-PL"/>
              </w:rPr>
              <w:t>Konstruuje poprawny, spójny i precyzyjny tekst naukowy, formułując ambitne tezy badawcze</w:t>
            </w:r>
          </w:p>
          <w:bookmarkEnd w:id="4"/>
          <w:p w14:paraId="0601AAC8" w14:textId="3B945506" w:rsidR="009449DA" w:rsidRPr="005F564A" w:rsidRDefault="009449DA" w:rsidP="00F159A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4804BC" w14:textId="0AE50E7D" w:rsidR="00A41A4C" w:rsidRPr="00790A7E" w:rsidRDefault="00605601" w:rsidP="00F159A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20"/>
                <w:szCs w:val="20"/>
                <w:lang w:val="pl-PL"/>
              </w:rPr>
            </w:pPr>
            <w:r w:rsidRPr="00790A7E">
              <w:rPr>
                <w:rFonts w:ascii="Times New Roman" w:eastAsia="Open Sans" w:hAnsi="Times New Roman" w:cs="Times New Roman"/>
                <w:sz w:val="20"/>
                <w:szCs w:val="20"/>
                <w:lang w:val="pl-PL"/>
              </w:rPr>
              <w:t>RP_U59</w:t>
            </w:r>
          </w:p>
          <w:p w14:paraId="421F8293" w14:textId="77777777" w:rsidR="00605601" w:rsidRPr="00790A7E" w:rsidRDefault="00605601" w:rsidP="00F159A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20"/>
                <w:szCs w:val="20"/>
                <w:lang w:val="pl-PL"/>
              </w:rPr>
            </w:pPr>
          </w:p>
          <w:p w14:paraId="4D5B082A" w14:textId="77777777" w:rsidR="00605601" w:rsidRPr="00790A7E" w:rsidRDefault="00605601" w:rsidP="00F159A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20"/>
                <w:szCs w:val="20"/>
                <w:lang w:val="pl-PL"/>
              </w:rPr>
            </w:pPr>
          </w:p>
          <w:p w14:paraId="03A75C43" w14:textId="77777777" w:rsidR="00605601" w:rsidRPr="00790A7E" w:rsidRDefault="00605601" w:rsidP="00F159A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20"/>
                <w:szCs w:val="20"/>
                <w:lang w:val="pl-PL"/>
              </w:rPr>
            </w:pPr>
            <w:r w:rsidRPr="00790A7E">
              <w:rPr>
                <w:rFonts w:ascii="Times New Roman" w:eastAsia="Open Sans" w:hAnsi="Times New Roman" w:cs="Times New Roman"/>
                <w:sz w:val="20"/>
                <w:szCs w:val="20"/>
                <w:lang w:val="pl-PL"/>
              </w:rPr>
              <w:t>RP_U58</w:t>
            </w:r>
          </w:p>
          <w:p w14:paraId="64824094" w14:textId="77777777" w:rsidR="00FA4707" w:rsidRPr="00790A7E" w:rsidRDefault="00FA4707" w:rsidP="00F159A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20"/>
                <w:szCs w:val="20"/>
                <w:lang w:val="pl-PL"/>
              </w:rPr>
            </w:pPr>
          </w:p>
          <w:p w14:paraId="7F4EC140" w14:textId="77777777" w:rsidR="00FA4707" w:rsidRPr="00790A7E" w:rsidRDefault="00FA4707" w:rsidP="00F159A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20"/>
                <w:szCs w:val="20"/>
                <w:lang w:val="pl-PL"/>
              </w:rPr>
            </w:pPr>
          </w:p>
          <w:p w14:paraId="090172DB" w14:textId="3949BA62" w:rsidR="00FA4707" w:rsidRPr="00790A7E" w:rsidRDefault="00FA4707" w:rsidP="00F159A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20"/>
                <w:szCs w:val="20"/>
                <w:lang w:val="pl-PL"/>
              </w:rPr>
            </w:pPr>
            <w:r w:rsidRPr="00790A7E">
              <w:rPr>
                <w:rFonts w:ascii="Times New Roman" w:eastAsia="Open Sans" w:hAnsi="Times New Roman" w:cs="Times New Roman"/>
                <w:sz w:val="20"/>
                <w:szCs w:val="20"/>
                <w:lang w:val="pl-PL"/>
              </w:rPr>
              <w:t>RP_U60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9FC553" w14:textId="77777777" w:rsidR="00CA24BF" w:rsidRPr="00790A7E" w:rsidRDefault="00CA24BF" w:rsidP="00F159A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20"/>
                <w:szCs w:val="20"/>
              </w:rPr>
            </w:pPr>
          </w:p>
          <w:p w14:paraId="722842CD" w14:textId="77777777" w:rsidR="00CA24BF" w:rsidRPr="00790A7E" w:rsidRDefault="00CA24BF" w:rsidP="00F159A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20"/>
                <w:szCs w:val="20"/>
              </w:rPr>
            </w:pPr>
          </w:p>
          <w:p w14:paraId="0E021BF1" w14:textId="77777777" w:rsidR="00CA24BF" w:rsidRPr="00790A7E" w:rsidRDefault="00CA24BF" w:rsidP="00F159A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20"/>
                <w:szCs w:val="20"/>
              </w:rPr>
            </w:pPr>
          </w:p>
          <w:p w14:paraId="179FF7E1" w14:textId="0D97A784" w:rsidR="00A41A4C" w:rsidRPr="00790A7E" w:rsidRDefault="00CA24BF" w:rsidP="00F159A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20"/>
                <w:szCs w:val="20"/>
              </w:rPr>
            </w:pPr>
            <w:r w:rsidRPr="00790A7E">
              <w:rPr>
                <w:rFonts w:ascii="Times New Roman" w:eastAsia="Open Sans" w:hAnsi="Times New Roman" w:cs="Times New Roman"/>
                <w:sz w:val="20"/>
                <w:szCs w:val="20"/>
              </w:rPr>
              <w:t>K_U16, K_U09</w:t>
            </w:r>
          </w:p>
        </w:tc>
      </w:tr>
      <w:tr w:rsidR="00BB4B14" w:rsidRPr="00EF15A5" w14:paraId="3A2D1C71" w14:textId="77777777" w:rsidTr="00F159A8">
        <w:trPr>
          <w:trHeight w:val="333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0CAF0A" w14:textId="77777777" w:rsidR="00A41A4C" w:rsidRPr="00E63B53" w:rsidRDefault="0043085E" w:rsidP="00F159A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i/>
                <w:sz w:val="20"/>
                <w:szCs w:val="20"/>
                <w:lang w:val="pl-PL"/>
              </w:rPr>
            </w:pPr>
            <w:r w:rsidRPr="00E63B53">
              <w:rPr>
                <w:rFonts w:ascii="Times New Roman" w:eastAsia="Open Sans" w:hAnsi="Times New Roman" w:cs="Times New Roman"/>
                <w:i/>
                <w:sz w:val="20"/>
                <w:szCs w:val="20"/>
                <w:lang w:val="pl-PL"/>
              </w:rPr>
              <w:t>– kompetencje społeczne</w:t>
            </w:r>
          </w:p>
          <w:p w14:paraId="34A3E6C7" w14:textId="77777777" w:rsidR="003952D9" w:rsidRPr="00E63B53" w:rsidRDefault="0043085E" w:rsidP="00F159A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i/>
                <w:sz w:val="20"/>
                <w:szCs w:val="20"/>
                <w:lang w:val="pl-PL"/>
              </w:rPr>
            </w:pPr>
            <w:r w:rsidRPr="00E63B53">
              <w:rPr>
                <w:rFonts w:ascii="Times New Roman" w:eastAsia="Open Sans" w:hAnsi="Times New Roman" w:cs="Times New Roman"/>
                <w:i/>
                <w:sz w:val="20"/>
                <w:szCs w:val="20"/>
                <w:lang w:val="pl-PL"/>
              </w:rPr>
              <w:t xml:space="preserve">  </w:t>
            </w:r>
            <w:r w:rsidR="003952D9" w:rsidRPr="00E63B53">
              <w:rPr>
                <w:rFonts w:ascii="Times New Roman" w:eastAsia="Open Sans" w:hAnsi="Times New Roman" w:cs="Times New Roman"/>
                <w:i/>
                <w:sz w:val="20"/>
                <w:szCs w:val="20"/>
                <w:lang w:val="pl-PL"/>
              </w:rPr>
              <w:t>(jest gotów do</w:t>
            </w:r>
            <w:r w:rsidRPr="00E63B53">
              <w:rPr>
                <w:rFonts w:ascii="Times New Roman" w:eastAsia="Open Sans" w:hAnsi="Times New Roman" w:cs="Times New Roman"/>
                <w:i/>
                <w:sz w:val="20"/>
                <w:szCs w:val="20"/>
                <w:lang w:val="pl-PL"/>
              </w:rPr>
              <w:t>)</w:t>
            </w:r>
          </w:p>
        </w:tc>
        <w:tc>
          <w:tcPr>
            <w:tcW w:w="5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B50BD5" w14:textId="0C52659C" w:rsidR="00A41A4C" w:rsidRPr="005F564A" w:rsidRDefault="00E830F7" w:rsidP="00F159A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20"/>
                <w:szCs w:val="20"/>
                <w:lang w:val="pl-PL"/>
              </w:rPr>
            </w:pPr>
            <w:r w:rsidRPr="005F564A">
              <w:rPr>
                <w:rFonts w:ascii="Times New Roman" w:eastAsia="Open Sans" w:hAnsi="Times New Roman" w:cs="Times New Roman"/>
                <w:sz w:val="20"/>
                <w:szCs w:val="20"/>
                <w:lang w:val="pl-PL"/>
              </w:rPr>
              <w:t xml:space="preserve">Ma </w:t>
            </w:r>
            <w:r w:rsidRPr="005F564A">
              <w:rPr>
                <w:rFonts w:ascii="Times New Roman" w:eastAsia="Open Sans" w:hAnsi="Times New Roman" w:cs="Times New Roman"/>
                <w:b/>
                <w:bCs/>
                <w:sz w:val="20"/>
                <w:szCs w:val="20"/>
                <w:lang w:val="pl-PL"/>
              </w:rPr>
              <w:t>świadomość potrzeby uczenia się przez całe życie</w:t>
            </w:r>
            <w:r w:rsidRPr="005F564A">
              <w:rPr>
                <w:rFonts w:ascii="Times New Roman" w:eastAsia="Open Sans" w:hAnsi="Times New Roman" w:cs="Times New Roman"/>
                <w:sz w:val="20"/>
                <w:szCs w:val="20"/>
                <w:lang w:val="pl-PL"/>
              </w:rPr>
              <w:t xml:space="preserve"> oraz potrafi organizować własny proces uczenia się, w tym poszukiwanie opinii eksperckich</w:t>
            </w:r>
          </w:p>
          <w:p w14:paraId="3AF59C83" w14:textId="77777777" w:rsidR="00E830F7" w:rsidRPr="005F564A" w:rsidRDefault="00E830F7" w:rsidP="00F159A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20"/>
                <w:szCs w:val="20"/>
                <w:lang w:val="pl-PL"/>
              </w:rPr>
            </w:pPr>
          </w:p>
          <w:p w14:paraId="51304CF6" w14:textId="3123D1FC" w:rsidR="00E830F7" w:rsidRPr="005F564A" w:rsidRDefault="00E830F7" w:rsidP="00F159A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20"/>
                <w:szCs w:val="20"/>
                <w:lang w:val="pl-PL"/>
              </w:rPr>
            </w:pPr>
            <w:r w:rsidRPr="005F564A">
              <w:rPr>
                <w:rFonts w:ascii="Times New Roman" w:eastAsia="Open Sans" w:hAnsi="Times New Roman" w:cs="Times New Roman"/>
                <w:sz w:val="20"/>
                <w:szCs w:val="20"/>
                <w:lang w:val="pl-PL"/>
              </w:rPr>
              <w:t xml:space="preserve">Posiada </w:t>
            </w:r>
            <w:r w:rsidRPr="005F564A">
              <w:rPr>
                <w:rFonts w:ascii="Times New Roman" w:eastAsia="Open Sans" w:hAnsi="Times New Roman" w:cs="Times New Roman"/>
                <w:b/>
                <w:bCs/>
                <w:sz w:val="20"/>
                <w:szCs w:val="20"/>
                <w:lang w:val="pl-PL"/>
              </w:rPr>
              <w:t>znajomość specjalistycznego słownictwa branżowego</w:t>
            </w:r>
            <w:r w:rsidRPr="005F564A">
              <w:rPr>
                <w:rFonts w:ascii="Times New Roman" w:eastAsia="Open Sans" w:hAnsi="Times New Roman" w:cs="Times New Roman"/>
                <w:sz w:val="20"/>
                <w:szCs w:val="20"/>
                <w:lang w:val="pl-PL"/>
              </w:rPr>
              <w:t>, umożliwiającego komunikowanie własnych zamierzeń</w:t>
            </w:r>
          </w:p>
          <w:p w14:paraId="76FCF971" w14:textId="77777777" w:rsidR="00E830F7" w:rsidRPr="005F564A" w:rsidRDefault="00E830F7" w:rsidP="00F159A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20"/>
                <w:szCs w:val="20"/>
                <w:lang w:val="pl-PL"/>
              </w:rPr>
            </w:pPr>
          </w:p>
          <w:p w14:paraId="376EA320" w14:textId="03D5D5B2" w:rsidR="00E830F7" w:rsidRPr="005F564A" w:rsidRDefault="00E830F7" w:rsidP="00F159A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20"/>
                <w:szCs w:val="20"/>
                <w:lang w:val="pl-PL"/>
              </w:rPr>
            </w:pPr>
            <w:r w:rsidRPr="005F564A">
              <w:rPr>
                <w:rFonts w:ascii="Times New Roman" w:eastAsia="Open Sans" w:hAnsi="Times New Roman" w:cs="Times New Roman"/>
                <w:sz w:val="20"/>
                <w:szCs w:val="20"/>
                <w:lang w:val="pl-PL"/>
              </w:rPr>
              <w:t xml:space="preserve">Jest gotowy do </w:t>
            </w:r>
            <w:r w:rsidRPr="005F564A">
              <w:rPr>
                <w:rFonts w:ascii="Times New Roman" w:eastAsia="Open Sans" w:hAnsi="Times New Roman" w:cs="Times New Roman"/>
                <w:b/>
                <w:bCs/>
                <w:sz w:val="20"/>
                <w:szCs w:val="20"/>
                <w:lang w:val="pl-PL"/>
              </w:rPr>
              <w:t>krytycznej interpretacji, formułowania opinii i sądów</w:t>
            </w:r>
            <w:r w:rsidRPr="005F564A">
              <w:rPr>
                <w:rFonts w:ascii="Times New Roman" w:eastAsia="Open Sans" w:hAnsi="Times New Roman" w:cs="Times New Roman"/>
                <w:sz w:val="20"/>
                <w:szCs w:val="20"/>
                <w:lang w:val="pl-PL"/>
              </w:rPr>
              <w:t xml:space="preserve"> na temat z obszaru sztuk plastycznych</w:t>
            </w:r>
          </w:p>
          <w:p w14:paraId="5F4BFDA3" w14:textId="77777777" w:rsidR="00E830F7" w:rsidRPr="005F564A" w:rsidRDefault="00E830F7" w:rsidP="00F159A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20"/>
                <w:szCs w:val="20"/>
                <w:lang w:val="pl-PL"/>
              </w:rPr>
            </w:pPr>
          </w:p>
          <w:p w14:paraId="7844E7B6" w14:textId="2DBA3D7A" w:rsidR="00E830F7" w:rsidRPr="005F564A" w:rsidRDefault="00E830F7" w:rsidP="00F159A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20"/>
                <w:szCs w:val="20"/>
                <w:lang w:val="pl-PL"/>
              </w:rPr>
            </w:pPr>
            <w:r w:rsidRPr="005F564A">
              <w:rPr>
                <w:rFonts w:ascii="Times New Roman" w:eastAsia="Open Sans" w:hAnsi="Times New Roman" w:cs="Times New Roman"/>
                <w:sz w:val="20"/>
                <w:szCs w:val="20"/>
                <w:lang w:val="pl-PL"/>
              </w:rPr>
              <w:t xml:space="preserve">Posiada kompetencje do </w:t>
            </w:r>
            <w:r w:rsidRPr="005F564A">
              <w:rPr>
                <w:rFonts w:ascii="Times New Roman" w:eastAsia="Open Sans" w:hAnsi="Times New Roman" w:cs="Times New Roman"/>
                <w:b/>
                <w:bCs/>
                <w:sz w:val="20"/>
                <w:szCs w:val="20"/>
                <w:lang w:val="pl-PL"/>
              </w:rPr>
              <w:t>publicznej prezentacji</w:t>
            </w:r>
            <w:r w:rsidRPr="005F564A">
              <w:rPr>
                <w:rFonts w:ascii="Times New Roman" w:eastAsia="Open Sans" w:hAnsi="Times New Roman" w:cs="Times New Roman"/>
                <w:sz w:val="20"/>
                <w:szCs w:val="20"/>
                <w:lang w:val="pl-PL"/>
              </w:rPr>
              <w:t xml:space="preserve"> autorskich projektów (w tym wyników badań teoretycznych) w sposób zrozumiały dla odbiorców</w:t>
            </w:r>
          </w:p>
          <w:p w14:paraId="1689C225" w14:textId="77777777" w:rsidR="00E830F7" w:rsidRPr="005F564A" w:rsidRDefault="00E830F7" w:rsidP="00F159A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20"/>
                <w:szCs w:val="20"/>
                <w:lang w:val="pl-PL"/>
              </w:rPr>
            </w:pPr>
          </w:p>
          <w:p w14:paraId="0BC0574C" w14:textId="59C3BC15" w:rsidR="00E830F7" w:rsidRPr="005F564A" w:rsidRDefault="00E830F7" w:rsidP="00F159A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20"/>
                <w:szCs w:val="20"/>
                <w:lang w:val="pl-PL"/>
              </w:rPr>
            </w:pPr>
            <w:r w:rsidRPr="005F564A">
              <w:rPr>
                <w:rFonts w:ascii="Times New Roman" w:eastAsia="Open Sans" w:hAnsi="Times New Roman" w:cs="Times New Roman"/>
                <w:sz w:val="20"/>
                <w:szCs w:val="20"/>
                <w:lang w:val="pl-PL"/>
              </w:rPr>
              <w:t xml:space="preserve">Ma przygotowanie do </w:t>
            </w:r>
            <w:r w:rsidRPr="005F564A">
              <w:rPr>
                <w:rFonts w:ascii="Times New Roman" w:eastAsia="Open Sans" w:hAnsi="Times New Roman" w:cs="Times New Roman"/>
                <w:b/>
                <w:bCs/>
                <w:sz w:val="20"/>
                <w:szCs w:val="20"/>
                <w:lang w:val="pl-PL"/>
              </w:rPr>
              <w:t>efektywnej komunikacji i twórczej współpracy</w:t>
            </w:r>
            <w:r w:rsidRPr="005F564A">
              <w:rPr>
                <w:rFonts w:ascii="Times New Roman" w:eastAsia="Open Sans" w:hAnsi="Times New Roman" w:cs="Times New Roman"/>
                <w:sz w:val="20"/>
                <w:szCs w:val="20"/>
                <w:lang w:val="pl-PL"/>
              </w:rPr>
              <w:t xml:space="preserve"> (np. z promotorem i grupą seminaryjną)</w:t>
            </w:r>
          </w:p>
          <w:p w14:paraId="2A87FB82" w14:textId="77777777" w:rsidR="00E830F7" w:rsidRPr="005F564A" w:rsidRDefault="00E830F7" w:rsidP="00F159A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20"/>
                <w:szCs w:val="20"/>
                <w:lang w:val="pl-PL"/>
              </w:rPr>
            </w:pPr>
          </w:p>
          <w:p w14:paraId="09CDEB93" w14:textId="77777777" w:rsidR="00E830F7" w:rsidRDefault="00E830F7" w:rsidP="00F159A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20"/>
                <w:szCs w:val="20"/>
                <w:lang w:val="pl-PL"/>
              </w:rPr>
            </w:pPr>
            <w:r w:rsidRPr="005F564A">
              <w:rPr>
                <w:rFonts w:ascii="Times New Roman" w:eastAsia="Open Sans" w:hAnsi="Times New Roman" w:cs="Times New Roman"/>
                <w:sz w:val="20"/>
                <w:szCs w:val="20"/>
                <w:lang w:val="pl-PL"/>
              </w:rPr>
              <w:t xml:space="preserve">Ma przygotowanie do </w:t>
            </w:r>
            <w:r w:rsidRPr="005F564A">
              <w:rPr>
                <w:rFonts w:ascii="Times New Roman" w:eastAsia="Open Sans" w:hAnsi="Times New Roman" w:cs="Times New Roman"/>
                <w:b/>
                <w:bCs/>
                <w:sz w:val="20"/>
                <w:szCs w:val="20"/>
                <w:lang w:val="pl-PL"/>
              </w:rPr>
              <w:t>odpowiedzialnego wykonywania zawodu</w:t>
            </w:r>
            <w:r w:rsidRPr="005F564A">
              <w:rPr>
                <w:rFonts w:ascii="Times New Roman" w:eastAsia="Open Sans" w:hAnsi="Times New Roman" w:cs="Times New Roman"/>
                <w:sz w:val="20"/>
                <w:szCs w:val="20"/>
                <w:lang w:val="pl-PL"/>
              </w:rPr>
              <w:t xml:space="preserve"> i rozwijania zasad </w:t>
            </w:r>
            <w:r w:rsidRPr="005F564A">
              <w:rPr>
                <w:rFonts w:ascii="Times New Roman" w:eastAsia="Open Sans" w:hAnsi="Times New Roman" w:cs="Times New Roman"/>
                <w:b/>
                <w:bCs/>
                <w:sz w:val="20"/>
                <w:szCs w:val="20"/>
                <w:lang w:val="pl-PL"/>
              </w:rPr>
              <w:t>etyki zawodowej</w:t>
            </w:r>
            <w:r w:rsidRPr="005F564A">
              <w:rPr>
                <w:rFonts w:ascii="Times New Roman" w:eastAsia="Open Sans" w:hAnsi="Times New Roman" w:cs="Times New Roman"/>
                <w:sz w:val="20"/>
                <w:szCs w:val="20"/>
                <w:lang w:val="pl-PL"/>
              </w:rPr>
              <w:t xml:space="preserve"> (w tym etyki badawczej i akademickiej)</w:t>
            </w:r>
          </w:p>
          <w:p w14:paraId="0ED93976" w14:textId="0BBDC226" w:rsidR="009449DA" w:rsidRPr="00E63B53" w:rsidRDefault="009449DA" w:rsidP="00F159A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41CB11" w14:textId="77777777" w:rsidR="00E830F7" w:rsidRPr="00790A7E" w:rsidRDefault="006D3B04" w:rsidP="00E830F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20"/>
                <w:szCs w:val="20"/>
                <w:lang w:val="pl-PL"/>
              </w:rPr>
            </w:pPr>
            <w:r w:rsidRPr="00790A7E">
              <w:rPr>
                <w:rFonts w:ascii="Times New Roman" w:eastAsia="Open Sans" w:hAnsi="Times New Roman" w:cs="Times New Roman"/>
                <w:sz w:val="20"/>
                <w:szCs w:val="20"/>
                <w:lang w:val="pl-PL"/>
              </w:rPr>
              <w:t>RP_K13</w:t>
            </w:r>
          </w:p>
          <w:p w14:paraId="0E533978" w14:textId="77777777" w:rsidR="000C56C6" w:rsidRPr="00790A7E" w:rsidRDefault="000C56C6" w:rsidP="00E830F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20"/>
                <w:szCs w:val="20"/>
                <w:lang w:val="pl-PL"/>
              </w:rPr>
            </w:pPr>
          </w:p>
          <w:p w14:paraId="3BC6CAC3" w14:textId="77777777" w:rsidR="000C56C6" w:rsidRPr="00790A7E" w:rsidRDefault="000C56C6" w:rsidP="00E830F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20"/>
                <w:szCs w:val="20"/>
                <w:lang w:val="pl-PL"/>
              </w:rPr>
            </w:pPr>
          </w:p>
          <w:p w14:paraId="41DAF2E9" w14:textId="77777777" w:rsidR="000C56C6" w:rsidRPr="00790A7E" w:rsidRDefault="000C56C6" w:rsidP="00E830F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20"/>
                <w:szCs w:val="20"/>
                <w:lang w:val="pl-PL"/>
              </w:rPr>
            </w:pPr>
          </w:p>
          <w:p w14:paraId="7874701D" w14:textId="1BE9C15E" w:rsidR="000C56C6" w:rsidRPr="00790A7E" w:rsidRDefault="000C56C6" w:rsidP="00E830F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20"/>
                <w:szCs w:val="20"/>
                <w:lang w:val="pl-PL"/>
              </w:rPr>
            </w:pPr>
            <w:r w:rsidRPr="00790A7E">
              <w:rPr>
                <w:rFonts w:ascii="Times New Roman" w:eastAsia="Open Sans" w:hAnsi="Times New Roman" w:cs="Times New Roman"/>
                <w:sz w:val="20"/>
                <w:szCs w:val="20"/>
                <w:lang w:val="pl-PL"/>
              </w:rPr>
              <w:t>RP_K32</w:t>
            </w:r>
          </w:p>
          <w:p w14:paraId="3484C3BA" w14:textId="77777777" w:rsidR="000C56C6" w:rsidRPr="00790A7E" w:rsidRDefault="000C56C6" w:rsidP="00E830F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20"/>
                <w:szCs w:val="20"/>
                <w:lang w:val="pl-PL"/>
              </w:rPr>
            </w:pPr>
          </w:p>
          <w:p w14:paraId="40D1467B" w14:textId="76BB8779" w:rsidR="000C56C6" w:rsidRPr="00790A7E" w:rsidRDefault="000C56C6" w:rsidP="00E830F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20"/>
                <w:szCs w:val="20"/>
                <w:lang w:val="pl-PL"/>
              </w:rPr>
            </w:pPr>
          </w:p>
          <w:p w14:paraId="13492DC3" w14:textId="77777777" w:rsidR="000C56C6" w:rsidRPr="00790A7E" w:rsidRDefault="000C56C6" w:rsidP="00E830F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20"/>
                <w:szCs w:val="20"/>
                <w:lang w:val="pl-PL"/>
              </w:rPr>
            </w:pPr>
          </w:p>
          <w:p w14:paraId="3A3D1811" w14:textId="783FF9AA" w:rsidR="000C56C6" w:rsidRPr="00790A7E" w:rsidRDefault="000C56C6" w:rsidP="00E830F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20"/>
                <w:szCs w:val="20"/>
                <w:lang w:val="pl-PL"/>
              </w:rPr>
            </w:pPr>
            <w:r w:rsidRPr="00790A7E">
              <w:rPr>
                <w:rFonts w:ascii="Times New Roman" w:eastAsia="Open Sans" w:hAnsi="Times New Roman" w:cs="Times New Roman"/>
                <w:sz w:val="20"/>
                <w:szCs w:val="20"/>
                <w:lang w:val="pl-PL"/>
              </w:rPr>
              <w:t>RP_K09</w:t>
            </w:r>
          </w:p>
          <w:p w14:paraId="743A3F7A" w14:textId="77777777" w:rsidR="000C56C6" w:rsidRPr="00790A7E" w:rsidRDefault="000C56C6" w:rsidP="00E830F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20"/>
                <w:szCs w:val="20"/>
                <w:lang w:val="pl-PL"/>
              </w:rPr>
            </w:pPr>
          </w:p>
          <w:p w14:paraId="5CEB2B52" w14:textId="71ABFEAC" w:rsidR="000C56C6" w:rsidRPr="00790A7E" w:rsidRDefault="000C56C6" w:rsidP="00E830F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20"/>
                <w:szCs w:val="20"/>
                <w:lang w:val="pl-PL"/>
              </w:rPr>
            </w:pPr>
          </w:p>
          <w:p w14:paraId="6E561048" w14:textId="77777777" w:rsidR="000C56C6" w:rsidRPr="00790A7E" w:rsidRDefault="000C56C6" w:rsidP="00E830F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20"/>
                <w:szCs w:val="20"/>
                <w:lang w:val="pl-PL"/>
              </w:rPr>
            </w:pPr>
          </w:p>
          <w:p w14:paraId="57F05FBE" w14:textId="450F999C" w:rsidR="000C56C6" w:rsidRPr="00790A7E" w:rsidRDefault="000C56C6" w:rsidP="00E830F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20"/>
                <w:szCs w:val="20"/>
                <w:lang w:val="pl-PL"/>
              </w:rPr>
            </w:pPr>
            <w:r w:rsidRPr="00790A7E">
              <w:rPr>
                <w:rFonts w:ascii="Times New Roman" w:eastAsia="Open Sans" w:hAnsi="Times New Roman" w:cs="Times New Roman"/>
                <w:sz w:val="20"/>
                <w:szCs w:val="20"/>
                <w:lang w:val="pl-PL"/>
              </w:rPr>
              <w:t>RP_K21,</w:t>
            </w:r>
          </w:p>
          <w:p w14:paraId="021CE437" w14:textId="77777777" w:rsidR="000C56C6" w:rsidRPr="00790A7E" w:rsidRDefault="000C56C6" w:rsidP="00E830F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20"/>
                <w:szCs w:val="20"/>
                <w:lang w:val="pl-PL"/>
              </w:rPr>
            </w:pPr>
          </w:p>
          <w:p w14:paraId="26911A76" w14:textId="77777777" w:rsidR="000C56C6" w:rsidRPr="00790A7E" w:rsidRDefault="000C56C6" w:rsidP="00E830F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20"/>
                <w:szCs w:val="20"/>
                <w:lang w:val="pl-PL"/>
              </w:rPr>
            </w:pPr>
          </w:p>
          <w:p w14:paraId="716D760F" w14:textId="31B92303" w:rsidR="000C56C6" w:rsidRPr="00790A7E" w:rsidRDefault="006D20A0" w:rsidP="00E830F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20"/>
                <w:szCs w:val="20"/>
                <w:lang w:val="pl-PL"/>
              </w:rPr>
            </w:pPr>
            <w:r w:rsidRPr="00790A7E">
              <w:rPr>
                <w:rFonts w:ascii="Times New Roman" w:eastAsia="Open Sans" w:hAnsi="Times New Roman" w:cs="Times New Roman"/>
                <w:sz w:val="20"/>
                <w:szCs w:val="20"/>
                <w:lang w:val="pl-PL"/>
              </w:rPr>
              <w:t>RP_K15</w:t>
            </w:r>
          </w:p>
          <w:p w14:paraId="1A367725" w14:textId="77777777" w:rsidR="000C56C6" w:rsidRPr="00790A7E" w:rsidRDefault="000C56C6" w:rsidP="00E830F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20"/>
                <w:szCs w:val="20"/>
                <w:lang w:val="pl-PL"/>
              </w:rPr>
            </w:pPr>
          </w:p>
          <w:p w14:paraId="3AE20FB0" w14:textId="77777777" w:rsidR="000C56C6" w:rsidRPr="00790A7E" w:rsidRDefault="000C56C6" w:rsidP="00E830F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20"/>
                <w:szCs w:val="20"/>
                <w:lang w:val="pl-PL"/>
              </w:rPr>
            </w:pPr>
          </w:p>
          <w:p w14:paraId="49AEB906" w14:textId="3685823C" w:rsidR="000C56C6" w:rsidRPr="00790A7E" w:rsidRDefault="000C56C6" w:rsidP="00E830F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20"/>
                <w:szCs w:val="20"/>
                <w:lang w:val="pl-PL"/>
              </w:rPr>
            </w:pPr>
            <w:r w:rsidRPr="00790A7E">
              <w:rPr>
                <w:rFonts w:ascii="Times New Roman" w:eastAsia="Open Sans" w:hAnsi="Times New Roman" w:cs="Times New Roman"/>
                <w:sz w:val="20"/>
                <w:szCs w:val="20"/>
                <w:lang w:val="pl-PL"/>
              </w:rPr>
              <w:t>RP_K31</w:t>
            </w:r>
          </w:p>
          <w:p w14:paraId="3E7E1D30" w14:textId="27B0EE32" w:rsidR="000C56C6" w:rsidRPr="00790A7E" w:rsidRDefault="000C56C6" w:rsidP="00E830F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7C5420" w14:textId="129FCBF6" w:rsidR="00C258B7" w:rsidRPr="00790A7E" w:rsidRDefault="006D20A0" w:rsidP="00C258B7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20"/>
                <w:szCs w:val="20"/>
                <w:lang w:val="pl-PL"/>
              </w:rPr>
            </w:pPr>
            <w:r w:rsidRPr="00790A7E">
              <w:rPr>
                <w:rFonts w:ascii="Times New Roman" w:eastAsia="Open Sans" w:hAnsi="Times New Roman" w:cs="Times New Roman"/>
                <w:sz w:val="20"/>
                <w:szCs w:val="20"/>
                <w:lang w:val="pl-PL"/>
              </w:rPr>
              <w:t>K_K01</w:t>
            </w:r>
          </w:p>
          <w:p w14:paraId="4AB43527" w14:textId="24BB9934" w:rsidR="00C258B7" w:rsidRDefault="00C258B7" w:rsidP="00C258B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20"/>
                <w:szCs w:val="20"/>
                <w:lang w:val="pl-PL"/>
              </w:rPr>
            </w:pPr>
          </w:p>
          <w:p w14:paraId="4BF1146A" w14:textId="77777777" w:rsidR="00790A7E" w:rsidRPr="00790A7E" w:rsidRDefault="00790A7E" w:rsidP="00C258B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20"/>
                <w:szCs w:val="20"/>
                <w:lang w:val="pl-PL"/>
              </w:rPr>
            </w:pPr>
          </w:p>
          <w:p w14:paraId="7E67F7B9" w14:textId="77777777" w:rsidR="00C258B7" w:rsidRPr="00790A7E" w:rsidRDefault="00C258B7" w:rsidP="00C258B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20"/>
                <w:szCs w:val="20"/>
                <w:lang w:val="pl-PL"/>
              </w:rPr>
            </w:pPr>
          </w:p>
          <w:p w14:paraId="187C039D" w14:textId="3673197E" w:rsidR="006D20A0" w:rsidRPr="00790A7E" w:rsidRDefault="006D20A0" w:rsidP="006D20A0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20"/>
                <w:szCs w:val="20"/>
                <w:lang w:val="pl-PL"/>
              </w:rPr>
            </w:pPr>
            <w:r w:rsidRPr="00790A7E">
              <w:rPr>
                <w:rFonts w:ascii="Times New Roman" w:eastAsia="Open Sans" w:hAnsi="Times New Roman" w:cs="Times New Roman"/>
                <w:sz w:val="20"/>
                <w:szCs w:val="20"/>
                <w:lang w:val="pl-PL"/>
              </w:rPr>
              <w:t>K_K03</w:t>
            </w:r>
          </w:p>
          <w:p w14:paraId="60605362" w14:textId="77777777" w:rsidR="006D20A0" w:rsidRPr="00790A7E" w:rsidRDefault="006D20A0" w:rsidP="006D20A0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  <w:p w14:paraId="68EBD4B6" w14:textId="78A5C7EB" w:rsidR="006D20A0" w:rsidRPr="00790A7E" w:rsidRDefault="006D20A0" w:rsidP="006D20A0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  <w:p w14:paraId="0AF377B6" w14:textId="77777777" w:rsidR="006D20A0" w:rsidRPr="00790A7E" w:rsidRDefault="006D20A0" w:rsidP="006D20A0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  <w:p w14:paraId="4475E185" w14:textId="6C1CE804" w:rsidR="006D20A0" w:rsidRPr="00790A7E" w:rsidRDefault="006D20A0" w:rsidP="006D20A0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790A7E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K_K04</w:t>
            </w:r>
          </w:p>
          <w:p w14:paraId="2BFDCF13" w14:textId="77777777" w:rsidR="006D20A0" w:rsidRPr="00790A7E" w:rsidRDefault="006D20A0" w:rsidP="006D20A0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  <w:p w14:paraId="6D12D67C" w14:textId="77777777" w:rsidR="006D20A0" w:rsidRPr="00790A7E" w:rsidRDefault="006D20A0" w:rsidP="006D20A0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  <w:p w14:paraId="59422958" w14:textId="72EF9465" w:rsidR="006D20A0" w:rsidRPr="00790A7E" w:rsidRDefault="006D20A0" w:rsidP="006D20A0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790A7E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K_K05</w:t>
            </w:r>
          </w:p>
          <w:p w14:paraId="17C0A4F7" w14:textId="77777777" w:rsidR="006D20A0" w:rsidRPr="00790A7E" w:rsidRDefault="006D20A0" w:rsidP="006D20A0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  <w:p w14:paraId="1915FCC1" w14:textId="77777777" w:rsidR="006D20A0" w:rsidRPr="00790A7E" w:rsidRDefault="006D20A0" w:rsidP="006D20A0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  <w:p w14:paraId="1C24A3C0" w14:textId="77777777" w:rsidR="006D20A0" w:rsidRPr="00790A7E" w:rsidRDefault="006D20A0" w:rsidP="006D20A0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  <w:p w14:paraId="054DDF46" w14:textId="44AAAEBA" w:rsidR="006D20A0" w:rsidRPr="00790A7E" w:rsidRDefault="006D20A0" w:rsidP="006D20A0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  <w:p w14:paraId="62FDF554" w14:textId="38305AF9" w:rsidR="00A41A4C" w:rsidRPr="00790A7E" w:rsidRDefault="006D20A0" w:rsidP="006D20A0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790A7E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K_K09</w:t>
            </w:r>
          </w:p>
        </w:tc>
      </w:tr>
      <w:tr w:rsidR="00A41A4C" w:rsidRPr="00EF15A5" w14:paraId="16349441" w14:textId="77777777" w:rsidTr="00F159A8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A8E022" w14:textId="77777777" w:rsidR="00A41A4C" w:rsidRPr="00E63B53" w:rsidRDefault="0043085E" w:rsidP="00F159A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20"/>
                <w:szCs w:val="20"/>
              </w:rPr>
            </w:pPr>
            <w:proofErr w:type="spellStart"/>
            <w:r w:rsidRPr="00E63B53">
              <w:rPr>
                <w:rFonts w:ascii="Times New Roman" w:eastAsia="Open Sans" w:hAnsi="Times New Roman" w:cs="Times New Roman"/>
                <w:b/>
                <w:sz w:val="20"/>
                <w:szCs w:val="20"/>
              </w:rPr>
              <w:t>Ogólna</w:t>
            </w:r>
            <w:proofErr w:type="spellEnd"/>
            <w:r w:rsidRPr="00E63B53">
              <w:rPr>
                <w:rFonts w:ascii="Times New Roman" w:eastAsia="Open Sans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E63B53">
              <w:rPr>
                <w:rFonts w:ascii="Times New Roman" w:eastAsia="Open Sans" w:hAnsi="Times New Roman" w:cs="Times New Roman"/>
                <w:b/>
                <w:sz w:val="20"/>
                <w:szCs w:val="20"/>
              </w:rPr>
              <w:t>treść</w:t>
            </w:r>
            <w:proofErr w:type="spellEnd"/>
            <w:r w:rsidRPr="00E63B53">
              <w:rPr>
                <w:rFonts w:ascii="Times New Roman" w:eastAsia="Open Sans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E63B53">
              <w:rPr>
                <w:rFonts w:ascii="Times New Roman" w:eastAsia="Open Sans" w:hAnsi="Times New Roman" w:cs="Times New Roman"/>
                <w:b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AB6453" w14:textId="6765EDF7" w:rsidR="00A41A4C" w:rsidRPr="005F564A" w:rsidRDefault="00E830F7" w:rsidP="009D64E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20"/>
                <w:szCs w:val="20"/>
                <w:lang w:val="pl-PL"/>
              </w:rPr>
            </w:pPr>
            <w:r w:rsidRPr="005F564A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Zajęcia koncentrują się na wszechstronnym przygotowaniu studentów do </w:t>
            </w:r>
            <w:r w:rsidRPr="005F564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pl-PL"/>
              </w:rPr>
              <w:t>prowadzenia badań, pisania prac magisterskich oraz prezentacji ich wyników</w:t>
            </w:r>
            <w:r w:rsidRPr="005F564A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, a także kompleksowym zrozumieniu kluczowych aspektów procesu badawczego. Obejmują etapy planowania, rozwoju umiejętności pisarskich i efektywnej komunikacji naukowej, z</w:t>
            </w:r>
            <w:r w:rsidR="00E63B53" w:rsidRPr="005F564A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</w:t>
            </w:r>
            <w:r w:rsidRPr="005F564A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poszanowaniem norm akademickich i etycznych. </w:t>
            </w:r>
          </w:p>
        </w:tc>
      </w:tr>
      <w:tr w:rsidR="00A41A4C" w:rsidRPr="00EF15A5" w14:paraId="01F9DCD0" w14:textId="77777777" w:rsidTr="00F159A8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283BC1" w14:textId="77777777" w:rsidR="0043085E" w:rsidRPr="00E63B53" w:rsidRDefault="0043085E" w:rsidP="00F159A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20"/>
                <w:szCs w:val="20"/>
              </w:rPr>
            </w:pPr>
            <w:proofErr w:type="spellStart"/>
            <w:r w:rsidRPr="00E63B53">
              <w:rPr>
                <w:rFonts w:ascii="Times New Roman" w:eastAsia="Open Sans" w:hAnsi="Times New Roman" w:cs="Times New Roman"/>
                <w:b/>
                <w:sz w:val="20"/>
                <w:szCs w:val="20"/>
              </w:rPr>
              <w:lastRenderedPageBreak/>
              <w:t>Kryteria</w:t>
            </w:r>
            <w:proofErr w:type="spellEnd"/>
            <w:r w:rsidRPr="00E63B53">
              <w:rPr>
                <w:rFonts w:ascii="Times New Roman" w:eastAsia="Open Sans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E63B53">
              <w:rPr>
                <w:rFonts w:ascii="Times New Roman" w:eastAsia="Open Sans" w:hAnsi="Times New Roman" w:cs="Times New Roman"/>
                <w:b/>
                <w:sz w:val="20"/>
                <w:szCs w:val="20"/>
              </w:rPr>
              <w:t>oceny</w:t>
            </w:r>
            <w:proofErr w:type="spellEnd"/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895984" w14:textId="77777777" w:rsidR="00330B86" w:rsidRPr="005F564A" w:rsidRDefault="00330B86" w:rsidP="00330B8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20"/>
                <w:szCs w:val="20"/>
                <w:lang w:val="pl-PL"/>
              </w:rPr>
            </w:pPr>
            <w:r w:rsidRPr="005F564A">
              <w:rPr>
                <w:rFonts w:ascii="Times New Roman" w:eastAsia="Open Sans" w:hAnsi="Times New Roman" w:cs="Times New Roman"/>
                <w:sz w:val="20"/>
                <w:szCs w:val="20"/>
                <w:lang w:val="pl-PL"/>
              </w:rPr>
              <w:t>Systematyczność</w:t>
            </w:r>
          </w:p>
          <w:p w14:paraId="543C0747" w14:textId="77777777" w:rsidR="00330B86" w:rsidRPr="005F564A" w:rsidRDefault="00330B86" w:rsidP="00330B8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20"/>
                <w:szCs w:val="20"/>
                <w:lang w:val="pl-PL"/>
              </w:rPr>
            </w:pPr>
            <w:r w:rsidRPr="005F564A">
              <w:rPr>
                <w:rFonts w:ascii="Times New Roman" w:eastAsia="Open Sans" w:hAnsi="Times New Roman" w:cs="Times New Roman"/>
                <w:sz w:val="20"/>
                <w:szCs w:val="20"/>
                <w:lang w:val="pl-PL"/>
              </w:rPr>
              <w:t>Zaangażowanie</w:t>
            </w:r>
          </w:p>
          <w:p w14:paraId="1DEFFF0B" w14:textId="77777777" w:rsidR="00330B86" w:rsidRPr="005F564A" w:rsidRDefault="00330B86" w:rsidP="00330B8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20"/>
                <w:szCs w:val="20"/>
                <w:lang w:val="pl-PL"/>
              </w:rPr>
            </w:pPr>
            <w:r w:rsidRPr="005F564A">
              <w:rPr>
                <w:rFonts w:ascii="Times New Roman" w:eastAsia="Open Sans" w:hAnsi="Times New Roman" w:cs="Times New Roman"/>
                <w:sz w:val="20"/>
                <w:szCs w:val="20"/>
                <w:lang w:val="pl-PL"/>
              </w:rPr>
              <w:t>Obecność</w:t>
            </w:r>
          </w:p>
          <w:p w14:paraId="1B181114" w14:textId="77777777" w:rsidR="00330B86" w:rsidRPr="005F564A" w:rsidRDefault="00330B86" w:rsidP="00330B8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20"/>
                <w:szCs w:val="20"/>
                <w:lang w:val="pl-PL"/>
              </w:rPr>
            </w:pPr>
            <w:r w:rsidRPr="005F564A">
              <w:rPr>
                <w:rFonts w:ascii="Times New Roman" w:eastAsia="Open Sans" w:hAnsi="Times New Roman" w:cs="Times New Roman"/>
                <w:sz w:val="20"/>
                <w:szCs w:val="20"/>
                <w:lang w:val="pl-PL"/>
              </w:rPr>
              <w:t xml:space="preserve">Uwaga i skupienie na zajęciach </w:t>
            </w:r>
          </w:p>
          <w:p w14:paraId="0553FC11" w14:textId="02DC4FA2" w:rsidR="00A41A4C" w:rsidRPr="005F564A" w:rsidRDefault="00330B86" w:rsidP="00F5002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20"/>
                <w:szCs w:val="20"/>
                <w:lang w:val="pl-PL"/>
              </w:rPr>
            </w:pPr>
            <w:r w:rsidRPr="005F564A">
              <w:rPr>
                <w:rFonts w:ascii="Times New Roman" w:eastAsia="Open Sans" w:hAnsi="Times New Roman" w:cs="Times New Roman"/>
                <w:sz w:val="20"/>
                <w:szCs w:val="20"/>
                <w:lang w:val="pl-PL"/>
              </w:rPr>
              <w:t>Poprawn</w:t>
            </w:r>
            <w:r w:rsidR="00F5002E" w:rsidRPr="005F564A">
              <w:rPr>
                <w:rFonts w:ascii="Times New Roman" w:eastAsia="Open Sans" w:hAnsi="Times New Roman" w:cs="Times New Roman"/>
                <w:sz w:val="20"/>
                <w:szCs w:val="20"/>
                <w:lang w:val="pl-PL"/>
              </w:rPr>
              <w:t xml:space="preserve">ość w formułowaniu tekstu </w:t>
            </w:r>
            <w:r w:rsidR="00C258B7" w:rsidRPr="005F564A">
              <w:rPr>
                <w:rFonts w:ascii="Times New Roman" w:eastAsia="Open Sans" w:hAnsi="Times New Roman" w:cs="Times New Roman"/>
                <w:sz w:val="20"/>
                <w:szCs w:val="20"/>
                <w:lang w:val="pl-PL"/>
              </w:rPr>
              <w:t>(merytoryczna i redakcyjna)</w:t>
            </w:r>
          </w:p>
        </w:tc>
      </w:tr>
      <w:tr w:rsidR="0043085E" w:rsidRPr="00E63B53" w14:paraId="2911834D" w14:textId="77777777" w:rsidTr="00F159A8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98D9B9" w14:textId="77777777" w:rsidR="0043085E" w:rsidRPr="00E63B53" w:rsidRDefault="0043085E" w:rsidP="00F159A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20"/>
                <w:szCs w:val="20"/>
                <w:lang w:val="pl-PL"/>
              </w:rPr>
            </w:pPr>
            <w:r w:rsidRPr="00E63B53">
              <w:rPr>
                <w:rFonts w:ascii="Times New Roman" w:eastAsia="Open Sans" w:hAnsi="Times New Roman" w:cs="Times New Roman"/>
                <w:b/>
                <w:sz w:val="20"/>
                <w:szCs w:val="20"/>
                <w:lang w:val="pl-PL"/>
              </w:rPr>
              <w:t xml:space="preserve">Metody oceny (egzamin pisemny, egzamin ustny, test, esej/referat, </w:t>
            </w:r>
            <w:proofErr w:type="spellStart"/>
            <w:r w:rsidRPr="00E63B53">
              <w:rPr>
                <w:rFonts w:ascii="Times New Roman" w:eastAsia="Open Sans" w:hAnsi="Times New Roman" w:cs="Times New Roman"/>
                <w:b/>
                <w:sz w:val="20"/>
                <w:szCs w:val="20"/>
                <w:lang w:val="pl-PL"/>
              </w:rPr>
              <w:t>przentacja</w:t>
            </w:r>
            <w:proofErr w:type="spellEnd"/>
            <w:r w:rsidRPr="00E63B53">
              <w:rPr>
                <w:rFonts w:ascii="Times New Roman" w:eastAsia="Open Sans" w:hAnsi="Times New Roman" w:cs="Times New Roman"/>
                <w:b/>
                <w:sz w:val="20"/>
                <w:szCs w:val="20"/>
                <w:lang w:val="pl-PL"/>
              </w:rPr>
              <w:t>/portfolio, przegląd prac)</w:t>
            </w:r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E576F6" w14:textId="77777777" w:rsidR="0043085E" w:rsidRPr="00E63B53" w:rsidRDefault="00330B86" w:rsidP="009D64E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20"/>
                <w:szCs w:val="20"/>
                <w:lang w:val="pl-PL"/>
              </w:rPr>
            </w:pPr>
            <w:r w:rsidRPr="00E63B53">
              <w:rPr>
                <w:rFonts w:ascii="Times New Roman" w:eastAsia="Open Sans" w:hAnsi="Times New Roman" w:cs="Times New Roman"/>
                <w:sz w:val="20"/>
                <w:szCs w:val="20"/>
                <w:lang w:val="pl-PL"/>
              </w:rPr>
              <w:t xml:space="preserve">Prezentacja tekstu </w:t>
            </w:r>
            <w:r w:rsidR="009D64ED" w:rsidRPr="00E63B53">
              <w:rPr>
                <w:rFonts w:ascii="Times New Roman" w:eastAsia="Open Sans" w:hAnsi="Times New Roman" w:cs="Times New Roman"/>
                <w:sz w:val="20"/>
                <w:szCs w:val="20"/>
                <w:lang w:val="pl-PL"/>
              </w:rPr>
              <w:t xml:space="preserve">magisterium </w:t>
            </w:r>
            <w:r w:rsidRPr="00E63B53">
              <w:rPr>
                <w:rFonts w:ascii="Times New Roman" w:eastAsia="Open Sans" w:hAnsi="Times New Roman" w:cs="Times New Roman"/>
                <w:sz w:val="20"/>
                <w:szCs w:val="20"/>
                <w:lang w:val="pl-PL"/>
              </w:rPr>
              <w:t xml:space="preserve"> </w:t>
            </w:r>
          </w:p>
        </w:tc>
      </w:tr>
      <w:tr w:rsidR="00A41A4C" w:rsidRPr="00E63B53" w14:paraId="4286AD2D" w14:textId="77777777" w:rsidTr="00F159A8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E6E2D6" w14:textId="77777777" w:rsidR="00A41A4C" w:rsidRPr="00E63B53" w:rsidRDefault="0043085E" w:rsidP="00F159A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20"/>
                <w:szCs w:val="20"/>
                <w:lang w:val="pl-PL"/>
              </w:rPr>
            </w:pPr>
            <w:r w:rsidRPr="00E63B53">
              <w:rPr>
                <w:rFonts w:ascii="Times New Roman" w:eastAsia="Open Sans" w:hAnsi="Times New Roman" w:cs="Times New Roman"/>
                <w:b/>
                <w:sz w:val="20"/>
                <w:szCs w:val="20"/>
                <w:lang w:val="pl-PL"/>
              </w:rPr>
              <w:t xml:space="preserve"> Sposób zaliczenia (Z,ZS,E,PE)</w:t>
            </w:r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98F89E" w14:textId="1172655F" w:rsidR="00A41A4C" w:rsidRPr="00E63B53" w:rsidRDefault="00BE209E" w:rsidP="00F159A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20"/>
                <w:szCs w:val="20"/>
                <w:lang w:val="pl-PL"/>
              </w:rPr>
            </w:pPr>
            <w:r w:rsidRPr="00E63B53">
              <w:rPr>
                <w:rFonts w:ascii="Times New Roman" w:eastAsia="Open Sans" w:hAnsi="Times New Roman" w:cs="Times New Roman"/>
                <w:sz w:val="20"/>
                <w:szCs w:val="20"/>
                <w:lang w:val="pl-PL"/>
              </w:rPr>
              <w:t>Z</w:t>
            </w:r>
            <w:r w:rsidR="00C258B7" w:rsidRPr="00E63B53">
              <w:rPr>
                <w:rFonts w:ascii="Times New Roman" w:eastAsia="Open Sans" w:hAnsi="Times New Roman" w:cs="Times New Roman"/>
                <w:sz w:val="20"/>
                <w:szCs w:val="20"/>
                <w:lang w:val="pl-PL"/>
              </w:rPr>
              <w:t>S</w:t>
            </w:r>
            <w:r w:rsidRPr="00E63B53">
              <w:rPr>
                <w:rFonts w:ascii="Times New Roman" w:eastAsia="Open Sans" w:hAnsi="Times New Roman" w:cs="Times New Roman"/>
                <w:sz w:val="20"/>
                <w:szCs w:val="20"/>
                <w:lang w:val="pl-PL"/>
              </w:rPr>
              <w:t xml:space="preserve"> </w:t>
            </w:r>
          </w:p>
        </w:tc>
      </w:tr>
      <w:tr w:rsidR="00A41A4C" w:rsidRPr="00E63B53" w14:paraId="57667C2F" w14:textId="77777777" w:rsidTr="00F159A8">
        <w:trPr>
          <w:trHeight w:val="103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AE60DA" w14:textId="77777777" w:rsidR="00A41A4C" w:rsidRPr="00E63B53" w:rsidRDefault="0043085E" w:rsidP="00F159A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20"/>
                <w:szCs w:val="20"/>
              </w:rPr>
            </w:pPr>
            <w:proofErr w:type="spellStart"/>
            <w:r w:rsidRPr="00E63B53">
              <w:rPr>
                <w:rFonts w:ascii="Times New Roman" w:eastAsia="Open Sans" w:hAnsi="Times New Roman" w:cs="Times New Roman"/>
                <w:b/>
                <w:sz w:val="20"/>
                <w:szCs w:val="20"/>
              </w:rPr>
              <w:t>Literatura</w:t>
            </w:r>
            <w:proofErr w:type="spellEnd"/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C66C4E" w14:textId="77777777" w:rsidR="00A41A4C" w:rsidRPr="00E63B53" w:rsidRDefault="007A0F66" w:rsidP="00F159A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20"/>
                <w:szCs w:val="20"/>
              </w:rPr>
            </w:pPr>
            <w:proofErr w:type="spellStart"/>
            <w:r w:rsidRPr="00E63B53">
              <w:rPr>
                <w:rFonts w:ascii="Times New Roman" w:eastAsia="Open Sans" w:hAnsi="Times New Roman" w:cs="Times New Roman"/>
                <w:sz w:val="20"/>
                <w:szCs w:val="20"/>
              </w:rPr>
              <w:t>Literatura</w:t>
            </w:r>
            <w:proofErr w:type="spellEnd"/>
            <w:r w:rsidRPr="00E63B53">
              <w:rPr>
                <w:rFonts w:ascii="Times New Roman" w:eastAsia="Open Sans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63B53">
              <w:rPr>
                <w:rFonts w:ascii="Times New Roman" w:eastAsia="Open Sans" w:hAnsi="Times New Roman" w:cs="Times New Roman"/>
                <w:sz w:val="20"/>
                <w:szCs w:val="20"/>
              </w:rPr>
              <w:t>podstawowa</w:t>
            </w:r>
            <w:proofErr w:type="spellEnd"/>
            <w:r w:rsidRPr="00E63B53">
              <w:rPr>
                <w:rFonts w:ascii="Times New Roman" w:eastAsia="Open Sans" w:hAnsi="Times New Roman" w:cs="Times New Roman"/>
                <w:sz w:val="20"/>
                <w:szCs w:val="20"/>
              </w:rPr>
              <w:t>:</w:t>
            </w:r>
          </w:p>
          <w:p w14:paraId="13569AB7" w14:textId="3116B66F" w:rsidR="009A69DF" w:rsidRPr="009A69DF" w:rsidRDefault="009A69DF" w:rsidP="009A69DF">
            <w:pPr>
              <w:pStyle w:val="NormalnyWeb"/>
              <w:numPr>
                <w:ilvl w:val="0"/>
                <w:numId w:val="18"/>
              </w:numPr>
              <w:rPr>
                <w:sz w:val="20"/>
                <w:szCs w:val="20"/>
              </w:rPr>
            </w:pPr>
            <w:r w:rsidRPr="009A69DF">
              <w:rPr>
                <w:b/>
                <w:bCs/>
                <w:sz w:val="20"/>
                <w:szCs w:val="20"/>
              </w:rPr>
              <w:t>Płazak, A.</w:t>
            </w:r>
            <w:r w:rsidRPr="009A69DF">
              <w:rPr>
                <w:sz w:val="20"/>
                <w:szCs w:val="20"/>
              </w:rPr>
              <w:t xml:space="preserve"> (2014). </w:t>
            </w:r>
            <w:r w:rsidRPr="009A69DF">
              <w:rPr>
                <w:b/>
                <w:bCs/>
                <w:sz w:val="20"/>
                <w:szCs w:val="20"/>
              </w:rPr>
              <w:t>Jak pisać pracę magisterską? Poradnik dla studentów.</w:t>
            </w:r>
            <w:r w:rsidRPr="009A69DF">
              <w:rPr>
                <w:sz w:val="20"/>
                <w:szCs w:val="20"/>
              </w:rPr>
              <w:t xml:space="preserve"> Wydawnictwo C.H. Beck. </w:t>
            </w:r>
          </w:p>
          <w:p w14:paraId="7C7A1D7E" w14:textId="77CB80E3" w:rsidR="009A69DF" w:rsidRPr="009A69DF" w:rsidRDefault="009A69DF" w:rsidP="009A69DF">
            <w:pPr>
              <w:pStyle w:val="NormalnyWeb"/>
              <w:numPr>
                <w:ilvl w:val="0"/>
                <w:numId w:val="18"/>
              </w:numPr>
              <w:rPr>
                <w:sz w:val="20"/>
                <w:szCs w:val="20"/>
              </w:rPr>
            </w:pPr>
            <w:r w:rsidRPr="009A69DF">
              <w:rPr>
                <w:b/>
                <w:bCs/>
                <w:sz w:val="20"/>
                <w:szCs w:val="20"/>
              </w:rPr>
              <w:t>Apanowicz, J.</w:t>
            </w:r>
            <w:r w:rsidRPr="009A69DF">
              <w:rPr>
                <w:sz w:val="20"/>
                <w:szCs w:val="20"/>
              </w:rPr>
              <w:t xml:space="preserve"> (2014). </w:t>
            </w:r>
            <w:r w:rsidRPr="009A69DF">
              <w:rPr>
                <w:b/>
                <w:bCs/>
                <w:sz w:val="20"/>
                <w:szCs w:val="20"/>
              </w:rPr>
              <w:t>Metodologia ogólna.</w:t>
            </w:r>
            <w:r w:rsidRPr="009A69DF">
              <w:rPr>
                <w:sz w:val="20"/>
                <w:szCs w:val="20"/>
              </w:rPr>
              <w:t xml:space="preserve"> Wydawnictwo C.H. Beck. </w:t>
            </w:r>
          </w:p>
          <w:p w14:paraId="73CA61C2" w14:textId="551C6A24" w:rsidR="009A69DF" w:rsidRPr="009A69DF" w:rsidRDefault="009A69DF" w:rsidP="009A69DF">
            <w:pPr>
              <w:pStyle w:val="NormalnyWeb"/>
              <w:numPr>
                <w:ilvl w:val="0"/>
                <w:numId w:val="18"/>
              </w:numPr>
              <w:rPr>
                <w:sz w:val="20"/>
                <w:szCs w:val="20"/>
              </w:rPr>
            </w:pPr>
            <w:proofErr w:type="spellStart"/>
            <w:r w:rsidRPr="009A69DF">
              <w:rPr>
                <w:b/>
                <w:bCs/>
                <w:sz w:val="20"/>
                <w:szCs w:val="20"/>
              </w:rPr>
              <w:t>Bielecka-Prus</w:t>
            </w:r>
            <w:proofErr w:type="spellEnd"/>
            <w:r w:rsidRPr="009A69DF">
              <w:rPr>
                <w:b/>
                <w:bCs/>
                <w:sz w:val="20"/>
                <w:szCs w:val="20"/>
              </w:rPr>
              <w:t>, J., &amp; Dąbrowski, P.</w:t>
            </w:r>
            <w:r w:rsidRPr="009A69DF">
              <w:rPr>
                <w:sz w:val="20"/>
                <w:szCs w:val="20"/>
              </w:rPr>
              <w:t xml:space="preserve"> (2018). </w:t>
            </w:r>
            <w:r w:rsidRPr="009A69DF">
              <w:rPr>
                <w:b/>
                <w:bCs/>
                <w:sz w:val="20"/>
                <w:szCs w:val="20"/>
              </w:rPr>
              <w:t>Piszę pracę dyplomową: krok po kroku. Wydawnictwo Naukowe PWN.</w:t>
            </w:r>
            <w:r w:rsidRPr="009A69DF">
              <w:rPr>
                <w:sz w:val="20"/>
                <w:szCs w:val="20"/>
              </w:rPr>
              <w:t xml:space="preserve"> </w:t>
            </w:r>
          </w:p>
          <w:p w14:paraId="36153A66" w14:textId="3E20D3A6" w:rsidR="009A69DF" w:rsidRPr="009A69DF" w:rsidRDefault="009A69DF" w:rsidP="009A69DF">
            <w:pPr>
              <w:pStyle w:val="NormalnyWeb"/>
              <w:numPr>
                <w:ilvl w:val="0"/>
                <w:numId w:val="18"/>
              </w:numPr>
              <w:rPr>
                <w:sz w:val="20"/>
                <w:szCs w:val="20"/>
              </w:rPr>
            </w:pPr>
            <w:r w:rsidRPr="009A69DF">
              <w:rPr>
                <w:b/>
                <w:bCs/>
                <w:sz w:val="20"/>
                <w:szCs w:val="20"/>
              </w:rPr>
              <w:t>Dudzik, A.</w:t>
            </w:r>
            <w:r w:rsidRPr="009A69DF">
              <w:rPr>
                <w:sz w:val="20"/>
                <w:szCs w:val="20"/>
              </w:rPr>
              <w:t xml:space="preserve"> (2019). </w:t>
            </w:r>
            <w:r w:rsidRPr="009A69DF">
              <w:rPr>
                <w:b/>
                <w:bCs/>
                <w:sz w:val="20"/>
                <w:szCs w:val="20"/>
              </w:rPr>
              <w:t>Jak przygotować i obronić pracę dyplomową.</w:t>
            </w:r>
            <w:r w:rsidRPr="009A69DF">
              <w:rPr>
                <w:sz w:val="20"/>
                <w:szCs w:val="20"/>
              </w:rPr>
              <w:t xml:space="preserve"> Wydawnictwo Słowa i Myśli. </w:t>
            </w:r>
          </w:p>
          <w:p w14:paraId="42177443" w14:textId="77777777" w:rsidR="00F744D1" w:rsidRPr="00E63B53" w:rsidRDefault="00F744D1" w:rsidP="00F744D1">
            <w:pPr>
              <w:pStyle w:val="NormalnyWeb"/>
              <w:rPr>
                <w:sz w:val="20"/>
                <w:szCs w:val="20"/>
              </w:rPr>
            </w:pPr>
            <w:r w:rsidRPr="00E63B53">
              <w:rPr>
                <w:sz w:val="20"/>
                <w:szCs w:val="20"/>
              </w:rPr>
              <w:t>Literatura uzupełniająca:</w:t>
            </w:r>
          </w:p>
          <w:p w14:paraId="19E6378B" w14:textId="0C6468B7" w:rsidR="0027688E" w:rsidRPr="0027688E" w:rsidRDefault="0027688E" w:rsidP="0027688E">
            <w:pPr>
              <w:pStyle w:val="NormalnyWeb"/>
              <w:numPr>
                <w:ilvl w:val="0"/>
                <w:numId w:val="19"/>
              </w:numPr>
              <w:rPr>
                <w:sz w:val="20"/>
                <w:szCs w:val="20"/>
              </w:rPr>
            </w:pPr>
            <w:r w:rsidRPr="0027688E">
              <w:rPr>
                <w:b/>
                <w:bCs/>
                <w:sz w:val="20"/>
                <w:szCs w:val="20"/>
              </w:rPr>
              <w:t>Krzykała, D.</w:t>
            </w:r>
            <w:r w:rsidRPr="0027688E">
              <w:rPr>
                <w:sz w:val="20"/>
                <w:szCs w:val="20"/>
              </w:rPr>
              <w:t xml:space="preserve"> (2018). </w:t>
            </w:r>
            <w:r w:rsidRPr="0027688E">
              <w:rPr>
                <w:b/>
                <w:bCs/>
                <w:sz w:val="20"/>
                <w:szCs w:val="20"/>
              </w:rPr>
              <w:t>Praca dyplomowa z zarządzania: poradnik krok po kroku.</w:t>
            </w:r>
            <w:r w:rsidRPr="0027688E">
              <w:rPr>
                <w:sz w:val="20"/>
                <w:szCs w:val="20"/>
              </w:rPr>
              <w:t xml:space="preserve"> </w:t>
            </w:r>
            <w:proofErr w:type="spellStart"/>
            <w:r w:rsidRPr="0027688E">
              <w:rPr>
                <w:sz w:val="20"/>
                <w:szCs w:val="20"/>
              </w:rPr>
              <w:t>CeDeWu</w:t>
            </w:r>
            <w:proofErr w:type="spellEnd"/>
            <w:r w:rsidRPr="0027688E">
              <w:rPr>
                <w:sz w:val="20"/>
                <w:szCs w:val="20"/>
              </w:rPr>
              <w:t xml:space="preserve">. </w:t>
            </w:r>
          </w:p>
          <w:p w14:paraId="2FED9A93" w14:textId="0311ED0E" w:rsidR="0027688E" w:rsidRPr="0027688E" w:rsidRDefault="0027688E" w:rsidP="0027688E">
            <w:pPr>
              <w:pStyle w:val="NormalnyWeb"/>
              <w:numPr>
                <w:ilvl w:val="0"/>
                <w:numId w:val="19"/>
              </w:numPr>
              <w:rPr>
                <w:sz w:val="20"/>
                <w:szCs w:val="20"/>
              </w:rPr>
            </w:pPr>
            <w:r w:rsidRPr="0027688E">
              <w:rPr>
                <w:b/>
                <w:bCs/>
                <w:sz w:val="20"/>
                <w:szCs w:val="20"/>
              </w:rPr>
              <w:t>Wrycza-Bekier, J.</w:t>
            </w:r>
            <w:r w:rsidRPr="0027688E">
              <w:rPr>
                <w:sz w:val="20"/>
                <w:szCs w:val="20"/>
              </w:rPr>
              <w:t xml:space="preserve"> (2019). </w:t>
            </w:r>
            <w:r w:rsidRPr="0027688E">
              <w:rPr>
                <w:b/>
                <w:bCs/>
                <w:sz w:val="20"/>
                <w:szCs w:val="20"/>
              </w:rPr>
              <w:t>Kreatywna praca dyplomowa: jak stworzyć fascynujący tekst naukowy.</w:t>
            </w:r>
            <w:r w:rsidRPr="0027688E">
              <w:rPr>
                <w:sz w:val="20"/>
                <w:szCs w:val="20"/>
              </w:rPr>
              <w:t xml:space="preserve"> (3. wydanie lub nowsze). Wydawnictwo Helion. </w:t>
            </w:r>
          </w:p>
          <w:p w14:paraId="494FD364" w14:textId="61BFEAE1" w:rsidR="0027688E" w:rsidRPr="0027688E" w:rsidRDefault="0027688E" w:rsidP="0027688E">
            <w:pPr>
              <w:pStyle w:val="NormalnyWeb"/>
              <w:numPr>
                <w:ilvl w:val="0"/>
                <w:numId w:val="19"/>
              </w:numPr>
              <w:rPr>
                <w:sz w:val="20"/>
                <w:szCs w:val="20"/>
              </w:rPr>
            </w:pPr>
            <w:r w:rsidRPr="0027688E">
              <w:rPr>
                <w:b/>
                <w:bCs/>
                <w:sz w:val="20"/>
                <w:szCs w:val="20"/>
              </w:rPr>
              <w:t>Borys, K.</w:t>
            </w:r>
            <w:r w:rsidRPr="0027688E">
              <w:rPr>
                <w:sz w:val="20"/>
                <w:szCs w:val="20"/>
              </w:rPr>
              <w:t xml:space="preserve"> (2016). </w:t>
            </w:r>
            <w:r w:rsidRPr="0027688E">
              <w:rPr>
                <w:b/>
                <w:bCs/>
                <w:sz w:val="20"/>
                <w:szCs w:val="20"/>
              </w:rPr>
              <w:t>Etyka w badaniach naukowych: praktyczny poradnik.</w:t>
            </w:r>
            <w:r w:rsidRPr="0027688E">
              <w:rPr>
                <w:sz w:val="20"/>
                <w:szCs w:val="20"/>
              </w:rPr>
              <w:t xml:space="preserve"> Wydawnictwo </w:t>
            </w:r>
            <w:proofErr w:type="spellStart"/>
            <w:r w:rsidRPr="0027688E">
              <w:rPr>
                <w:sz w:val="20"/>
                <w:szCs w:val="20"/>
              </w:rPr>
              <w:t>Difin</w:t>
            </w:r>
            <w:proofErr w:type="spellEnd"/>
            <w:r w:rsidRPr="0027688E">
              <w:rPr>
                <w:sz w:val="20"/>
                <w:szCs w:val="20"/>
              </w:rPr>
              <w:t xml:space="preserve">. </w:t>
            </w:r>
          </w:p>
          <w:p w14:paraId="3563F97A" w14:textId="1AA2ADCF" w:rsidR="00F744D1" w:rsidRPr="0027688E" w:rsidRDefault="0027688E" w:rsidP="0027688E">
            <w:pPr>
              <w:pStyle w:val="NormalnyWeb"/>
              <w:numPr>
                <w:ilvl w:val="0"/>
                <w:numId w:val="19"/>
              </w:numPr>
              <w:rPr>
                <w:sz w:val="20"/>
                <w:szCs w:val="20"/>
              </w:rPr>
            </w:pPr>
            <w:r w:rsidRPr="0027688E">
              <w:rPr>
                <w:b/>
                <w:bCs/>
                <w:sz w:val="20"/>
                <w:szCs w:val="20"/>
              </w:rPr>
              <w:t>Okoń, A.</w:t>
            </w:r>
            <w:r w:rsidRPr="0027688E">
              <w:rPr>
                <w:sz w:val="20"/>
                <w:szCs w:val="20"/>
              </w:rPr>
              <w:t xml:space="preserve"> (2020). </w:t>
            </w:r>
            <w:r w:rsidRPr="0027688E">
              <w:rPr>
                <w:b/>
                <w:bCs/>
                <w:sz w:val="20"/>
                <w:szCs w:val="20"/>
              </w:rPr>
              <w:t>Zarządzanie projektem pracy dyplomowej.</w:t>
            </w:r>
            <w:r w:rsidRPr="0027688E">
              <w:rPr>
                <w:sz w:val="20"/>
                <w:szCs w:val="20"/>
              </w:rPr>
              <w:t xml:space="preserve"> Wydawnictwo Naukowe PWN. </w:t>
            </w:r>
          </w:p>
        </w:tc>
      </w:tr>
      <w:tr w:rsidR="00A41A4C" w:rsidRPr="00E63B53" w14:paraId="10C06E69" w14:textId="77777777" w:rsidTr="00F159A8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B70020" w14:textId="77777777" w:rsidR="00A41A4C" w:rsidRPr="00E63B53" w:rsidRDefault="0043085E" w:rsidP="00F159A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20"/>
                <w:szCs w:val="20"/>
              </w:rPr>
            </w:pPr>
            <w:proofErr w:type="spellStart"/>
            <w:r w:rsidRPr="00E63B53">
              <w:rPr>
                <w:rFonts w:ascii="Times New Roman" w:eastAsia="Open Sans" w:hAnsi="Times New Roman" w:cs="Times New Roman"/>
                <w:b/>
                <w:sz w:val="20"/>
                <w:szCs w:val="20"/>
              </w:rPr>
              <w:t>Język</w:t>
            </w:r>
            <w:proofErr w:type="spellEnd"/>
            <w:r w:rsidRPr="00E63B53">
              <w:rPr>
                <w:rFonts w:ascii="Times New Roman" w:eastAsia="Open Sans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E63B53">
              <w:rPr>
                <w:rFonts w:ascii="Times New Roman" w:eastAsia="Open Sans" w:hAnsi="Times New Roman" w:cs="Times New Roman"/>
                <w:b/>
                <w:sz w:val="20"/>
                <w:szCs w:val="20"/>
              </w:rPr>
              <w:t>wykładowy</w:t>
            </w:r>
            <w:proofErr w:type="spellEnd"/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8C986D" w14:textId="77777777" w:rsidR="00A41A4C" w:rsidRPr="00E63B53" w:rsidRDefault="003B6743" w:rsidP="00F159A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20"/>
                <w:szCs w:val="20"/>
              </w:rPr>
            </w:pPr>
            <w:r w:rsidRPr="00E63B53">
              <w:rPr>
                <w:rFonts w:ascii="Times New Roman" w:eastAsia="Open Sans" w:hAnsi="Times New Roman" w:cs="Times New Roman"/>
                <w:sz w:val="20"/>
                <w:szCs w:val="20"/>
              </w:rPr>
              <w:t xml:space="preserve">Polski </w:t>
            </w:r>
          </w:p>
        </w:tc>
      </w:tr>
    </w:tbl>
    <w:p w14:paraId="41585955" w14:textId="77777777" w:rsidR="00A41A4C" w:rsidRPr="00E63B53" w:rsidRDefault="00A41A4C">
      <w:pPr>
        <w:pStyle w:val="LO-normal"/>
        <w:spacing w:line="240" w:lineRule="auto"/>
        <w:ind w:left="60"/>
        <w:rPr>
          <w:rFonts w:ascii="Times New Roman" w:eastAsia="Open Sans" w:hAnsi="Times New Roman" w:cs="Times New Roman"/>
          <w:sz w:val="20"/>
          <w:szCs w:val="20"/>
        </w:rPr>
      </w:pPr>
    </w:p>
    <w:p w14:paraId="7567EBA4" w14:textId="77777777" w:rsidR="00BB37B2" w:rsidRPr="00E63B53" w:rsidRDefault="00BB37B2" w:rsidP="00BB37B2">
      <w:pPr>
        <w:pStyle w:val="LO-normal"/>
        <w:spacing w:line="240" w:lineRule="auto"/>
        <w:rPr>
          <w:rFonts w:ascii="Times New Roman" w:eastAsia="Open Sans" w:hAnsi="Times New Roman" w:cs="Times New Roman"/>
          <w:sz w:val="20"/>
          <w:szCs w:val="20"/>
        </w:rPr>
      </w:pPr>
    </w:p>
    <w:p w14:paraId="2EC7E3A5" w14:textId="77777777" w:rsidR="00CF655C" w:rsidRPr="00E63B53" w:rsidRDefault="00CF655C" w:rsidP="00BB37B2">
      <w:pPr>
        <w:pStyle w:val="LO-normal"/>
        <w:spacing w:line="240" w:lineRule="auto"/>
        <w:rPr>
          <w:rFonts w:ascii="Times New Roman" w:eastAsia="Open Sans" w:hAnsi="Times New Roman" w:cs="Times New Roman"/>
          <w:sz w:val="20"/>
          <w:szCs w:val="20"/>
        </w:rPr>
      </w:pPr>
    </w:p>
    <w:p w14:paraId="45750E87" w14:textId="77777777" w:rsidR="00CF655C" w:rsidRPr="00E63B53" w:rsidRDefault="00CF655C" w:rsidP="00BB37B2">
      <w:pPr>
        <w:pStyle w:val="LO-normal"/>
        <w:spacing w:line="240" w:lineRule="auto"/>
        <w:rPr>
          <w:rFonts w:ascii="Times New Roman" w:eastAsia="Open Sans" w:hAnsi="Times New Roman" w:cs="Times New Roman"/>
          <w:sz w:val="20"/>
          <w:szCs w:val="20"/>
        </w:rPr>
      </w:pPr>
    </w:p>
    <w:p w14:paraId="36BB25DD" w14:textId="77777777" w:rsidR="00BB37B2" w:rsidRPr="00E63B53" w:rsidRDefault="00E26724" w:rsidP="00BB37B2">
      <w:pPr>
        <w:pStyle w:val="LO-normal"/>
        <w:widowControl w:val="0"/>
        <w:rPr>
          <w:rFonts w:ascii="Times New Roman" w:eastAsia="Open Sans" w:hAnsi="Times New Roman" w:cs="Times New Roman"/>
          <w:b/>
          <w:sz w:val="20"/>
          <w:szCs w:val="20"/>
        </w:rPr>
      </w:pPr>
      <w:r w:rsidRPr="00E63B53">
        <w:rPr>
          <w:rFonts w:ascii="Times New Roman" w:hAnsi="Times New Roman" w:cs="Times New Roman"/>
          <w:noProof/>
          <w:sz w:val="20"/>
          <w:szCs w:val="20"/>
          <w:lang w:val="pl-PL" w:eastAsia="pl-PL" w:bidi="ar-SA"/>
        </w:rPr>
        <w:drawing>
          <wp:inline distT="0" distB="0" distL="0" distR="0" wp14:anchorId="4992B3AC" wp14:editId="1C039B1D">
            <wp:extent cx="2533650" cy="695325"/>
            <wp:effectExtent l="0" t="0" r="0" b="0"/>
            <wp:docPr id="2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65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B37B2" w:rsidRPr="00E63B53">
        <w:rPr>
          <w:rFonts w:ascii="Times New Roman" w:eastAsia="Open Sans" w:hAnsi="Times New Roman" w:cs="Times New Roman"/>
          <w:b/>
          <w:sz w:val="20"/>
          <w:szCs w:val="20"/>
        </w:rPr>
        <w:t xml:space="preserve">                 SYLABUS cz.2 - PROGRAM PRZEDMIOTU</w:t>
      </w:r>
    </w:p>
    <w:p w14:paraId="44A85A70" w14:textId="77777777" w:rsidR="00BB37B2" w:rsidRPr="00E63B53" w:rsidRDefault="00BB37B2" w:rsidP="00BB37B2">
      <w:pPr>
        <w:pStyle w:val="LO-normal"/>
        <w:widowControl w:val="0"/>
        <w:jc w:val="right"/>
        <w:rPr>
          <w:rFonts w:ascii="Times New Roman" w:eastAsia="Open Sans" w:hAnsi="Times New Roman" w:cs="Times New Roman"/>
          <w:b/>
          <w:sz w:val="20"/>
          <w:szCs w:val="20"/>
        </w:rPr>
      </w:pPr>
    </w:p>
    <w:tbl>
      <w:tblPr>
        <w:tblW w:w="9359" w:type="dxa"/>
        <w:tblLayout w:type="fixed"/>
        <w:tblLook w:val="0000" w:firstRow="0" w:lastRow="0" w:firstColumn="0" w:lastColumn="0" w:noHBand="0" w:noVBand="0"/>
      </w:tblPr>
      <w:tblGrid>
        <w:gridCol w:w="1902"/>
        <w:gridCol w:w="7457"/>
      </w:tblGrid>
      <w:tr w:rsidR="00BB37B2" w:rsidRPr="00E63B53" w14:paraId="5E8AE17B" w14:textId="77777777" w:rsidTr="00F159A8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14:paraId="09A25BA6" w14:textId="77777777" w:rsidR="00BB37B2" w:rsidRPr="00E63B53" w:rsidRDefault="00BB37B2" w:rsidP="00F159A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  <w:sz w:val="20"/>
                <w:szCs w:val="20"/>
              </w:rPr>
            </w:pPr>
            <w:proofErr w:type="spellStart"/>
            <w:r w:rsidRPr="00E63B53">
              <w:rPr>
                <w:rFonts w:ascii="Times New Roman" w:eastAsia="Open Sans" w:hAnsi="Times New Roman" w:cs="Times New Roman"/>
                <w:b/>
                <w:color w:val="FFFFFF"/>
                <w:sz w:val="20"/>
                <w:szCs w:val="20"/>
              </w:rPr>
              <w:t>Nazwa</w:t>
            </w:r>
            <w:proofErr w:type="spellEnd"/>
            <w:r w:rsidRPr="00E63B53">
              <w:rPr>
                <w:rFonts w:ascii="Times New Roman" w:eastAsia="Open Sans" w:hAnsi="Times New Roman" w:cs="Times New Roman"/>
                <w:b/>
                <w:color w:val="FFFFFF"/>
                <w:sz w:val="20"/>
                <w:szCs w:val="20"/>
              </w:rPr>
              <w:t xml:space="preserve"> </w:t>
            </w:r>
            <w:proofErr w:type="spellStart"/>
            <w:r w:rsidRPr="00E63B53">
              <w:rPr>
                <w:rFonts w:ascii="Times New Roman" w:eastAsia="Open Sans" w:hAnsi="Times New Roman" w:cs="Times New Roman"/>
                <w:b/>
                <w:color w:val="FFFFFF"/>
                <w:sz w:val="20"/>
                <w:szCs w:val="20"/>
              </w:rPr>
              <w:t>przedmiotu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14:paraId="34A2A46E" w14:textId="348F6D90" w:rsidR="00BB37B2" w:rsidRPr="00E63B53" w:rsidRDefault="00376BE3" w:rsidP="00F159A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  <w:sz w:val="20"/>
                <w:szCs w:val="20"/>
              </w:rPr>
            </w:pPr>
            <w:proofErr w:type="spellStart"/>
            <w:r w:rsidRPr="00E63B53">
              <w:rPr>
                <w:rFonts w:ascii="Times New Roman" w:eastAsia="Open Sans" w:hAnsi="Times New Roman" w:cs="Times New Roman"/>
                <w:b/>
                <w:bCs/>
                <w:color w:val="FFFFFF"/>
                <w:sz w:val="20"/>
                <w:szCs w:val="20"/>
              </w:rPr>
              <w:t>Seminarium</w:t>
            </w:r>
            <w:proofErr w:type="spellEnd"/>
            <w:r w:rsidRPr="00E63B53">
              <w:rPr>
                <w:rFonts w:ascii="Times New Roman" w:eastAsia="Open Sans" w:hAnsi="Times New Roman" w:cs="Times New Roman"/>
                <w:b/>
                <w:bCs/>
                <w:color w:val="FFFFFF"/>
                <w:sz w:val="20"/>
                <w:szCs w:val="20"/>
              </w:rPr>
              <w:t xml:space="preserve"> </w:t>
            </w:r>
            <w:proofErr w:type="spellStart"/>
            <w:r w:rsidRPr="00E63B53">
              <w:rPr>
                <w:rFonts w:ascii="Times New Roman" w:eastAsia="Open Sans" w:hAnsi="Times New Roman" w:cs="Times New Roman"/>
                <w:b/>
                <w:bCs/>
                <w:color w:val="FFFFFF"/>
                <w:sz w:val="20"/>
                <w:szCs w:val="20"/>
              </w:rPr>
              <w:t>pracy</w:t>
            </w:r>
            <w:proofErr w:type="spellEnd"/>
            <w:r w:rsidRPr="00E63B53">
              <w:rPr>
                <w:rFonts w:ascii="Times New Roman" w:eastAsia="Open Sans" w:hAnsi="Times New Roman" w:cs="Times New Roman"/>
                <w:b/>
                <w:bCs/>
                <w:color w:val="FFFFFF"/>
                <w:sz w:val="20"/>
                <w:szCs w:val="20"/>
              </w:rPr>
              <w:t xml:space="preserve"> </w:t>
            </w:r>
            <w:proofErr w:type="spellStart"/>
            <w:r w:rsidRPr="00E63B53">
              <w:rPr>
                <w:rFonts w:ascii="Times New Roman" w:eastAsia="Open Sans" w:hAnsi="Times New Roman" w:cs="Times New Roman"/>
                <w:b/>
                <w:bCs/>
                <w:color w:val="FFFFFF"/>
                <w:sz w:val="20"/>
                <w:szCs w:val="20"/>
              </w:rPr>
              <w:t>dyplomowej</w:t>
            </w:r>
            <w:proofErr w:type="spellEnd"/>
            <w:r w:rsidRPr="00E63B53">
              <w:rPr>
                <w:rFonts w:ascii="Times New Roman" w:eastAsia="Open Sans" w:hAnsi="Times New Roman" w:cs="Times New Roman"/>
                <w:b/>
                <w:bCs/>
                <w:color w:val="FFFFFF"/>
                <w:sz w:val="20"/>
                <w:szCs w:val="20"/>
              </w:rPr>
              <w:t xml:space="preserve"> </w:t>
            </w:r>
            <w:proofErr w:type="spellStart"/>
            <w:r w:rsidRPr="00E63B53">
              <w:rPr>
                <w:rFonts w:ascii="Times New Roman" w:eastAsia="Open Sans" w:hAnsi="Times New Roman" w:cs="Times New Roman"/>
                <w:b/>
                <w:bCs/>
                <w:color w:val="FFFFFF"/>
                <w:sz w:val="20"/>
                <w:szCs w:val="20"/>
              </w:rPr>
              <w:t>teoretycznej</w:t>
            </w:r>
            <w:proofErr w:type="spellEnd"/>
          </w:p>
        </w:tc>
      </w:tr>
      <w:tr w:rsidR="00BB37B2" w:rsidRPr="00EF15A5" w14:paraId="176C2E1A" w14:textId="77777777" w:rsidTr="00F159A8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F91D81" w14:textId="77777777" w:rsidR="00BB37B2" w:rsidRPr="00E63B53" w:rsidRDefault="00BB37B2" w:rsidP="00F159A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20"/>
                <w:szCs w:val="20"/>
              </w:rPr>
            </w:pPr>
            <w:proofErr w:type="spellStart"/>
            <w:r w:rsidRPr="00E63B53">
              <w:rPr>
                <w:rFonts w:ascii="Times New Roman" w:eastAsia="Open Sans" w:hAnsi="Times New Roman" w:cs="Times New Roman"/>
                <w:b/>
                <w:sz w:val="20"/>
                <w:szCs w:val="20"/>
              </w:rPr>
              <w:t>Jednostka</w:t>
            </w:r>
            <w:proofErr w:type="spellEnd"/>
            <w:r w:rsidRPr="00E63B53">
              <w:rPr>
                <w:rFonts w:ascii="Times New Roman" w:eastAsia="Open Sans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E63B53">
              <w:rPr>
                <w:rFonts w:ascii="Times New Roman" w:eastAsia="Open Sans" w:hAnsi="Times New Roman" w:cs="Times New Roman"/>
                <w:b/>
                <w:sz w:val="20"/>
                <w:szCs w:val="20"/>
              </w:rPr>
              <w:t>prowadząca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ED8DF8" w14:textId="09962E5D" w:rsidR="00BB37B2" w:rsidRPr="005F564A" w:rsidRDefault="00376BE3" w:rsidP="00F159A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20"/>
                <w:szCs w:val="20"/>
                <w:lang w:val="pl-PL"/>
              </w:rPr>
            </w:pPr>
            <w:r w:rsidRPr="005F564A">
              <w:rPr>
                <w:rFonts w:ascii="Times New Roman" w:eastAsia="Open Sans" w:hAnsi="Times New Roman" w:cs="Times New Roman"/>
                <w:sz w:val="20"/>
                <w:szCs w:val="20"/>
                <w:lang w:val="pl-PL"/>
              </w:rPr>
              <w:t>Wydział Rzeźby i Mediacji Sztuki</w:t>
            </w:r>
          </w:p>
        </w:tc>
      </w:tr>
      <w:tr w:rsidR="00BB37B2" w:rsidRPr="00E63B53" w14:paraId="3ADC1C1F" w14:textId="77777777" w:rsidTr="00F159A8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31481B" w14:textId="77777777" w:rsidR="00BB37B2" w:rsidRPr="00E63B53" w:rsidRDefault="00BB37B2" w:rsidP="00F159A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20"/>
                <w:szCs w:val="20"/>
              </w:rPr>
            </w:pPr>
            <w:proofErr w:type="spellStart"/>
            <w:r w:rsidRPr="00E63B53">
              <w:rPr>
                <w:rFonts w:ascii="Times New Roman" w:eastAsia="Open Sans" w:hAnsi="Times New Roman" w:cs="Times New Roman"/>
                <w:b/>
                <w:sz w:val="20"/>
                <w:szCs w:val="20"/>
              </w:rPr>
              <w:t>Rok</w:t>
            </w:r>
            <w:proofErr w:type="spellEnd"/>
            <w:r w:rsidRPr="00E63B53">
              <w:rPr>
                <w:rFonts w:ascii="Times New Roman" w:eastAsia="Open Sans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E63B53">
              <w:rPr>
                <w:rFonts w:ascii="Times New Roman" w:eastAsia="Open Sans" w:hAnsi="Times New Roman" w:cs="Times New Roman"/>
                <w:b/>
                <w:sz w:val="20"/>
                <w:szCs w:val="20"/>
              </w:rPr>
              <w:t>akademicki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A7F12C" w14:textId="0B78BB92" w:rsidR="00BB37B2" w:rsidRPr="00E63B53" w:rsidRDefault="003B6743" w:rsidP="00F159A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20"/>
                <w:szCs w:val="20"/>
              </w:rPr>
            </w:pPr>
            <w:r w:rsidRPr="00E63B53">
              <w:rPr>
                <w:rFonts w:ascii="Times New Roman" w:eastAsia="Open Sans" w:hAnsi="Times New Roman" w:cs="Times New Roman"/>
                <w:sz w:val="20"/>
                <w:szCs w:val="20"/>
              </w:rPr>
              <w:t>202</w:t>
            </w:r>
            <w:r w:rsidR="00376BE3" w:rsidRPr="00E63B53">
              <w:rPr>
                <w:rFonts w:ascii="Times New Roman" w:eastAsia="Open Sans" w:hAnsi="Times New Roman" w:cs="Times New Roman"/>
                <w:sz w:val="20"/>
                <w:szCs w:val="20"/>
              </w:rPr>
              <w:t>5</w:t>
            </w:r>
            <w:r w:rsidRPr="00E63B53">
              <w:rPr>
                <w:rFonts w:ascii="Times New Roman" w:eastAsia="Open Sans" w:hAnsi="Times New Roman" w:cs="Times New Roman"/>
                <w:sz w:val="20"/>
                <w:szCs w:val="20"/>
              </w:rPr>
              <w:t xml:space="preserve"> / 2</w:t>
            </w:r>
            <w:r w:rsidR="00376BE3" w:rsidRPr="00E63B53">
              <w:rPr>
                <w:rFonts w:ascii="Times New Roman" w:eastAsia="Open Sans" w:hAnsi="Times New Roman" w:cs="Times New Roman"/>
                <w:sz w:val="20"/>
                <w:szCs w:val="20"/>
              </w:rPr>
              <w:t>6</w:t>
            </w:r>
            <w:r w:rsidRPr="00E63B53">
              <w:rPr>
                <w:rFonts w:ascii="Times New Roman" w:eastAsia="Open Sans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BB37B2" w:rsidRPr="00E63B53" w14:paraId="2D9260C9" w14:textId="77777777" w:rsidTr="00F159A8">
        <w:trPr>
          <w:trHeight w:val="310"/>
        </w:trPr>
        <w:tc>
          <w:tcPr>
            <w:tcW w:w="190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2FA3E9" w14:textId="77777777" w:rsidR="00BB37B2" w:rsidRPr="00E63B53" w:rsidRDefault="00BB37B2" w:rsidP="00F159A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20"/>
                <w:szCs w:val="20"/>
              </w:rPr>
            </w:pPr>
            <w:proofErr w:type="spellStart"/>
            <w:r w:rsidRPr="00E63B53">
              <w:rPr>
                <w:rFonts w:ascii="Times New Roman" w:eastAsia="Open Sans" w:hAnsi="Times New Roman" w:cs="Times New Roman"/>
                <w:b/>
                <w:sz w:val="20"/>
                <w:szCs w:val="20"/>
              </w:rPr>
              <w:t>Kierunek</w:t>
            </w:r>
            <w:proofErr w:type="spellEnd"/>
          </w:p>
        </w:tc>
        <w:tc>
          <w:tcPr>
            <w:tcW w:w="745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AFE289" w14:textId="49B38D87" w:rsidR="00BB37B2" w:rsidRPr="00E63B53" w:rsidRDefault="00376BE3" w:rsidP="00F159A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20"/>
                <w:szCs w:val="20"/>
              </w:rPr>
            </w:pPr>
            <w:r w:rsidRPr="00E63B53">
              <w:rPr>
                <w:rFonts w:ascii="Times New Roman" w:eastAsia="Open Sans" w:hAnsi="Times New Roman" w:cs="Times New Roman"/>
                <w:b/>
                <w:bCs/>
                <w:sz w:val="20"/>
                <w:szCs w:val="20"/>
              </w:rPr>
              <w:t>RZEŹBA</w:t>
            </w:r>
          </w:p>
        </w:tc>
      </w:tr>
      <w:tr w:rsidR="00BB37B2" w:rsidRPr="00E63B53" w14:paraId="3F775D0F" w14:textId="77777777" w:rsidTr="00F159A8">
        <w:trPr>
          <w:trHeight w:val="310"/>
        </w:trPr>
        <w:tc>
          <w:tcPr>
            <w:tcW w:w="19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97CFA4" w14:textId="77777777" w:rsidR="00BB37B2" w:rsidRPr="00E63B53" w:rsidRDefault="00BB37B2" w:rsidP="00F159A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20"/>
                <w:szCs w:val="20"/>
              </w:rPr>
            </w:pPr>
          </w:p>
        </w:tc>
        <w:tc>
          <w:tcPr>
            <w:tcW w:w="745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05B180" w14:textId="77777777" w:rsidR="00BB37B2" w:rsidRPr="00E63B53" w:rsidRDefault="00BB37B2" w:rsidP="00F159A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20"/>
                <w:szCs w:val="20"/>
              </w:rPr>
            </w:pPr>
          </w:p>
        </w:tc>
      </w:tr>
      <w:tr w:rsidR="00BB37B2" w:rsidRPr="00E63B53" w14:paraId="0C972330" w14:textId="77777777" w:rsidTr="00F159A8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39CEF4" w14:textId="77777777" w:rsidR="00BB37B2" w:rsidRPr="00E63B53" w:rsidRDefault="00BB37B2" w:rsidP="00F159A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20"/>
                <w:szCs w:val="20"/>
              </w:rPr>
            </w:pPr>
            <w:r w:rsidRPr="00E63B53">
              <w:rPr>
                <w:rFonts w:ascii="Times New Roman" w:eastAsia="Open Sans" w:hAnsi="Times New Roman" w:cs="Times New Roman"/>
                <w:b/>
                <w:sz w:val="20"/>
                <w:szCs w:val="20"/>
              </w:rPr>
              <w:t xml:space="preserve">W </w:t>
            </w:r>
            <w:proofErr w:type="spellStart"/>
            <w:r w:rsidRPr="00E63B53">
              <w:rPr>
                <w:rFonts w:ascii="Times New Roman" w:eastAsia="Open Sans" w:hAnsi="Times New Roman" w:cs="Times New Roman"/>
                <w:b/>
                <w:sz w:val="20"/>
                <w:szCs w:val="20"/>
              </w:rPr>
              <w:t>zakresie</w:t>
            </w:r>
            <w:proofErr w:type="spellEnd"/>
            <w:r w:rsidRPr="00E63B53">
              <w:rPr>
                <w:rFonts w:ascii="Times New Roman" w:eastAsia="Open Sans" w:hAnsi="Times New Roman" w:cs="Times New Roman"/>
                <w:b/>
                <w:sz w:val="20"/>
                <w:szCs w:val="20"/>
              </w:rPr>
              <w:t xml:space="preserve"> (</w:t>
            </w:r>
            <w:proofErr w:type="spellStart"/>
            <w:r w:rsidRPr="00E63B53">
              <w:rPr>
                <w:rFonts w:ascii="Times New Roman" w:eastAsia="Open Sans" w:hAnsi="Times New Roman" w:cs="Times New Roman"/>
                <w:b/>
                <w:sz w:val="20"/>
                <w:szCs w:val="20"/>
              </w:rPr>
              <w:t>jeśli</w:t>
            </w:r>
            <w:proofErr w:type="spellEnd"/>
            <w:r w:rsidRPr="00E63B53">
              <w:rPr>
                <w:rFonts w:ascii="Times New Roman" w:eastAsia="Open Sans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E63B53">
              <w:rPr>
                <w:rFonts w:ascii="Times New Roman" w:eastAsia="Open Sans" w:hAnsi="Times New Roman" w:cs="Times New Roman"/>
                <w:b/>
                <w:sz w:val="20"/>
                <w:szCs w:val="20"/>
              </w:rPr>
              <w:t>dot</w:t>
            </w:r>
            <w:r w:rsidR="00B60738" w:rsidRPr="00E63B53">
              <w:rPr>
                <w:rFonts w:ascii="Times New Roman" w:eastAsia="Open Sans" w:hAnsi="Times New Roman" w:cs="Times New Roman"/>
                <w:b/>
                <w:sz w:val="20"/>
                <w:szCs w:val="20"/>
              </w:rPr>
              <w:t>y</w:t>
            </w:r>
            <w:r w:rsidRPr="00E63B53">
              <w:rPr>
                <w:rFonts w:ascii="Times New Roman" w:eastAsia="Open Sans" w:hAnsi="Times New Roman" w:cs="Times New Roman"/>
                <w:b/>
                <w:sz w:val="20"/>
                <w:szCs w:val="20"/>
              </w:rPr>
              <w:t>czy</w:t>
            </w:r>
            <w:proofErr w:type="spellEnd"/>
            <w:r w:rsidRPr="00E63B53">
              <w:rPr>
                <w:rFonts w:ascii="Times New Roman" w:eastAsia="Open Sans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7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C563ED" w14:textId="34FD26F8" w:rsidR="00BB37B2" w:rsidRPr="00E63B53" w:rsidRDefault="00376BE3" w:rsidP="00F159A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20"/>
                <w:szCs w:val="20"/>
              </w:rPr>
            </w:pPr>
            <w:r w:rsidRPr="00E63B53">
              <w:rPr>
                <w:rFonts w:ascii="Times New Roman" w:eastAsia="Open Sans" w:hAnsi="Times New Roman" w:cs="Times New Roman"/>
                <w:b/>
                <w:bCs/>
                <w:sz w:val="20"/>
                <w:szCs w:val="20"/>
              </w:rPr>
              <w:t xml:space="preserve">RZEŹBY </w:t>
            </w:r>
          </w:p>
        </w:tc>
      </w:tr>
      <w:tr w:rsidR="00BB37B2" w:rsidRPr="00EF15A5" w14:paraId="06CF79FA" w14:textId="77777777" w:rsidTr="00F159A8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2DA2BD" w14:textId="77777777" w:rsidR="00BB37B2" w:rsidRPr="00E63B53" w:rsidRDefault="00BB37B2" w:rsidP="00F159A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20"/>
                <w:szCs w:val="20"/>
              </w:rPr>
            </w:pPr>
            <w:proofErr w:type="spellStart"/>
            <w:r w:rsidRPr="00E63B53">
              <w:rPr>
                <w:rFonts w:ascii="Times New Roman" w:eastAsia="Open Sans" w:hAnsi="Times New Roman" w:cs="Times New Roman"/>
                <w:b/>
                <w:sz w:val="20"/>
                <w:szCs w:val="20"/>
              </w:rPr>
              <w:lastRenderedPageBreak/>
              <w:t>Stopień</w:t>
            </w:r>
            <w:proofErr w:type="spellEnd"/>
            <w:r w:rsidRPr="00E63B53">
              <w:rPr>
                <w:rFonts w:ascii="Times New Roman" w:eastAsia="Open Sans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E63B53">
              <w:rPr>
                <w:rFonts w:ascii="Times New Roman" w:eastAsia="Open Sans" w:hAnsi="Times New Roman" w:cs="Times New Roman"/>
                <w:b/>
                <w:sz w:val="20"/>
                <w:szCs w:val="20"/>
              </w:rPr>
              <w:t>studiów</w:t>
            </w:r>
            <w:proofErr w:type="spellEnd"/>
            <w:r w:rsidRPr="00E63B53">
              <w:rPr>
                <w:rFonts w:ascii="Times New Roman" w:eastAsia="Open Sans" w:hAnsi="Times New Roman" w:cs="Times New Roman"/>
                <w:b/>
                <w:sz w:val="20"/>
                <w:szCs w:val="20"/>
              </w:rPr>
              <w:t xml:space="preserve"> / </w:t>
            </w:r>
            <w:proofErr w:type="spellStart"/>
            <w:r w:rsidRPr="00E63B53">
              <w:rPr>
                <w:rFonts w:ascii="Times New Roman" w:eastAsia="Open Sans" w:hAnsi="Times New Roman" w:cs="Times New Roman"/>
                <w:b/>
                <w:sz w:val="20"/>
                <w:szCs w:val="20"/>
              </w:rPr>
              <w:t>poziom</w:t>
            </w:r>
            <w:proofErr w:type="spellEnd"/>
            <w:r w:rsidRPr="00E63B53">
              <w:rPr>
                <w:rFonts w:ascii="Times New Roman" w:eastAsia="Open Sans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E63B53">
              <w:rPr>
                <w:rFonts w:ascii="Times New Roman" w:eastAsia="Open Sans" w:hAnsi="Times New Roman" w:cs="Times New Roman"/>
                <w:b/>
                <w:sz w:val="20"/>
                <w:szCs w:val="20"/>
              </w:rPr>
              <w:t>kwalifikacji</w:t>
            </w:r>
            <w:proofErr w:type="spellEnd"/>
          </w:p>
        </w:tc>
        <w:tc>
          <w:tcPr>
            <w:tcW w:w="7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C8DCE7" w14:textId="62D7D12A" w:rsidR="00BB37B2" w:rsidRPr="005F564A" w:rsidRDefault="00376BE3" w:rsidP="00CA06B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20"/>
                <w:szCs w:val="20"/>
                <w:lang w:val="pl-PL"/>
              </w:rPr>
            </w:pPr>
            <w:r w:rsidRPr="005F564A">
              <w:rPr>
                <w:rFonts w:ascii="Times New Roman" w:eastAsia="Open Sans" w:hAnsi="Times New Roman" w:cs="Times New Roman"/>
                <w:sz w:val="20"/>
                <w:szCs w:val="20"/>
                <w:lang w:val="pl-PL"/>
              </w:rPr>
              <w:t>Jednolite studia magisterskie / kwalifikacje poziomu VII</w:t>
            </w:r>
          </w:p>
        </w:tc>
      </w:tr>
      <w:tr w:rsidR="00BB37B2" w:rsidRPr="00E63B53" w14:paraId="1815D775" w14:textId="77777777" w:rsidTr="00F159A8">
        <w:trPr>
          <w:trHeight w:val="310"/>
        </w:trPr>
        <w:tc>
          <w:tcPr>
            <w:tcW w:w="19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8724D7" w14:textId="77777777" w:rsidR="00BB37B2" w:rsidRPr="00E63B53" w:rsidRDefault="00BB37B2" w:rsidP="00F159A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20"/>
                <w:szCs w:val="20"/>
              </w:rPr>
            </w:pPr>
            <w:r w:rsidRPr="00E63B53">
              <w:rPr>
                <w:rFonts w:ascii="Times New Roman" w:eastAsia="Open Sans" w:hAnsi="Times New Roman" w:cs="Times New Roman"/>
                <w:b/>
                <w:sz w:val="20"/>
                <w:szCs w:val="20"/>
              </w:rPr>
              <w:t xml:space="preserve">Forma </w:t>
            </w:r>
            <w:proofErr w:type="spellStart"/>
            <w:r w:rsidRPr="00E63B53">
              <w:rPr>
                <w:rFonts w:ascii="Times New Roman" w:eastAsia="Open Sans" w:hAnsi="Times New Roman" w:cs="Times New Roman"/>
                <w:b/>
                <w:sz w:val="20"/>
                <w:szCs w:val="20"/>
              </w:rPr>
              <w:t>studiów</w:t>
            </w:r>
            <w:proofErr w:type="spellEnd"/>
          </w:p>
        </w:tc>
        <w:tc>
          <w:tcPr>
            <w:tcW w:w="74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9D2EB6" w14:textId="4933C1EB" w:rsidR="00BB37B2" w:rsidRPr="00E63B53" w:rsidRDefault="00376BE3" w:rsidP="00F159A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20"/>
                <w:szCs w:val="20"/>
              </w:rPr>
            </w:pPr>
            <w:proofErr w:type="spellStart"/>
            <w:r w:rsidRPr="00E63B53">
              <w:rPr>
                <w:rFonts w:ascii="Times New Roman" w:eastAsia="Open Sans" w:hAnsi="Times New Roman" w:cs="Times New Roman"/>
                <w:sz w:val="20"/>
                <w:szCs w:val="20"/>
              </w:rPr>
              <w:t>S</w:t>
            </w:r>
            <w:r w:rsidR="003B6743" w:rsidRPr="00E63B53">
              <w:rPr>
                <w:rFonts w:ascii="Times New Roman" w:eastAsia="Open Sans" w:hAnsi="Times New Roman" w:cs="Times New Roman"/>
                <w:sz w:val="20"/>
                <w:szCs w:val="20"/>
              </w:rPr>
              <w:t>tacjonarne</w:t>
            </w:r>
            <w:proofErr w:type="spellEnd"/>
            <w:r w:rsidR="003B6743" w:rsidRPr="00E63B53">
              <w:rPr>
                <w:rFonts w:ascii="Times New Roman" w:eastAsia="Open Sans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BB37B2" w:rsidRPr="00E63B53" w14:paraId="74A71570" w14:textId="77777777" w:rsidTr="00F159A8">
        <w:trPr>
          <w:trHeight w:val="310"/>
        </w:trPr>
        <w:tc>
          <w:tcPr>
            <w:tcW w:w="19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F76718" w14:textId="77777777" w:rsidR="00BB37B2" w:rsidRPr="00E63B53" w:rsidRDefault="00BB37B2" w:rsidP="00F159A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20"/>
                <w:szCs w:val="20"/>
              </w:rPr>
            </w:pPr>
          </w:p>
        </w:tc>
        <w:tc>
          <w:tcPr>
            <w:tcW w:w="74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3AB10C" w14:textId="77777777" w:rsidR="00BB37B2" w:rsidRPr="00E63B53" w:rsidRDefault="00BB37B2" w:rsidP="00F159A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20"/>
                <w:szCs w:val="20"/>
              </w:rPr>
            </w:pPr>
          </w:p>
        </w:tc>
      </w:tr>
      <w:tr w:rsidR="00BB37B2" w:rsidRPr="00E63B53" w14:paraId="45B6E022" w14:textId="77777777" w:rsidTr="00F159A8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EE6219" w14:textId="77777777" w:rsidR="00BB37B2" w:rsidRPr="00E63B53" w:rsidRDefault="00BB37B2" w:rsidP="00F159A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20"/>
                <w:szCs w:val="20"/>
              </w:rPr>
            </w:pPr>
            <w:proofErr w:type="spellStart"/>
            <w:r w:rsidRPr="00E63B53">
              <w:rPr>
                <w:rFonts w:ascii="Times New Roman" w:eastAsia="Open Sans" w:hAnsi="Times New Roman" w:cs="Times New Roman"/>
                <w:b/>
                <w:sz w:val="20"/>
                <w:szCs w:val="20"/>
              </w:rPr>
              <w:t>Rok</w:t>
            </w:r>
            <w:proofErr w:type="spellEnd"/>
            <w:r w:rsidRPr="00E63B53">
              <w:rPr>
                <w:rFonts w:ascii="Times New Roman" w:eastAsia="Open Sans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E63B53">
              <w:rPr>
                <w:rFonts w:ascii="Times New Roman" w:eastAsia="Open Sans" w:hAnsi="Times New Roman" w:cs="Times New Roman"/>
                <w:b/>
                <w:sz w:val="20"/>
                <w:szCs w:val="20"/>
              </w:rPr>
              <w:t>studiów</w:t>
            </w:r>
            <w:proofErr w:type="spellEnd"/>
            <w:r w:rsidRPr="00E63B53">
              <w:rPr>
                <w:rFonts w:ascii="Times New Roman" w:eastAsia="Open Sans" w:hAnsi="Times New Roman" w:cs="Times New Roman"/>
                <w:b/>
                <w:sz w:val="20"/>
                <w:szCs w:val="20"/>
              </w:rPr>
              <w:t xml:space="preserve"> / </w:t>
            </w:r>
            <w:proofErr w:type="spellStart"/>
            <w:r w:rsidRPr="00E63B53">
              <w:rPr>
                <w:rFonts w:ascii="Times New Roman" w:eastAsia="Open Sans" w:hAnsi="Times New Roman" w:cs="Times New Roman"/>
                <w:b/>
                <w:sz w:val="20"/>
                <w:szCs w:val="20"/>
              </w:rPr>
              <w:t>semestr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362F05" w14:textId="7B1B851B" w:rsidR="00BB37B2" w:rsidRPr="00EF15A5" w:rsidRDefault="00376BE3" w:rsidP="00CA06B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20"/>
                <w:szCs w:val="20"/>
              </w:rPr>
            </w:pPr>
            <w:bookmarkStart w:id="5" w:name="_GoBack"/>
            <w:proofErr w:type="spellStart"/>
            <w:r w:rsidRPr="00EF15A5">
              <w:rPr>
                <w:rFonts w:ascii="Times New Roman" w:eastAsia="Open Sans" w:hAnsi="Times New Roman" w:cs="Times New Roman"/>
                <w:bCs/>
                <w:sz w:val="20"/>
                <w:szCs w:val="20"/>
              </w:rPr>
              <w:t>Rok</w:t>
            </w:r>
            <w:proofErr w:type="spellEnd"/>
            <w:r w:rsidRPr="00EF15A5">
              <w:rPr>
                <w:rFonts w:ascii="Times New Roman" w:eastAsia="Open Sans" w:hAnsi="Times New Roman" w:cs="Times New Roman"/>
                <w:bCs/>
                <w:sz w:val="20"/>
                <w:szCs w:val="20"/>
              </w:rPr>
              <w:t xml:space="preserve"> V / 9 </w:t>
            </w:r>
            <w:proofErr w:type="spellStart"/>
            <w:r w:rsidRPr="00EF15A5">
              <w:rPr>
                <w:rFonts w:ascii="Times New Roman" w:eastAsia="Open Sans" w:hAnsi="Times New Roman" w:cs="Times New Roman"/>
                <w:bCs/>
                <w:sz w:val="20"/>
                <w:szCs w:val="20"/>
              </w:rPr>
              <w:t>semestr</w:t>
            </w:r>
            <w:bookmarkEnd w:id="5"/>
            <w:proofErr w:type="spellEnd"/>
          </w:p>
        </w:tc>
      </w:tr>
      <w:tr w:rsidR="00BB37B2" w:rsidRPr="00E63B53" w14:paraId="4E71E9F6" w14:textId="77777777" w:rsidTr="00F159A8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C14202" w14:textId="77777777" w:rsidR="00BB37B2" w:rsidRPr="00E63B53" w:rsidRDefault="00BB37B2" w:rsidP="00F159A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20"/>
                <w:szCs w:val="20"/>
              </w:rPr>
            </w:pPr>
            <w:proofErr w:type="spellStart"/>
            <w:r w:rsidRPr="00E63B53">
              <w:rPr>
                <w:rFonts w:ascii="Times New Roman" w:eastAsia="Open Sans" w:hAnsi="Times New Roman" w:cs="Times New Roman"/>
                <w:b/>
                <w:sz w:val="20"/>
                <w:szCs w:val="20"/>
              </w:rPr>
              <w:t>Pracownia</w:t>
            </w:r>
            <w:proofErr w:type="spellEnd"/>
            <w:r w:rsidRPr="00E63B53">
              <w:rPr>
                <w:rFonts w:ascii="Times New Roman" w:eastAsia="Open Sans" w:hAnsi="Times New Roman" w:cs="Times New Roman"/>
                <w:b/>
                <w:sz w:val="20"/>
                <w:szCs w:val="20"/>
              </w:rPr>
              <w:t xml:space="preserve"> (</w:t>
            </w:r>
            <w:proofErr w:type="spellStart"/>
            <w:r w:rsidRPr="00E63B53">
              <w:rPr>
                <w:rFonts w:ascii="Times New Roman" w:eastAsia="Open Sans" w:hAnsi="Times New Roman" w:cs="Times New Roman"/>
                <w:b/>
                <w:sz w:val="20"/>
                <w:szCs w:val="20"/>
              </w:rPr>
              <w:t>jeśli</w:t>
            </w:r>
            <w:proofErr w:type="spellEnd"/>
            <w:r w:rsidRPr="00E63B53">
              <w:rPr>
                <w:rFonts w:ascii="Times New Roman" w:eastAsia="Open Sans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E63B53">
              <w:rPr>
                <w:rFonts w:ascii="Times New Roman" w:eastAsia="Open Sans" w:hAnsi="Times New Roman" w:cs="Times New Roman"/>
                <w:b/>
                <w:sz w:val="20"/>
                <w:szCs w:val="20"/>
              </w:rPr>
              <w:t>dotyczy</w:t>
            </w:r>
            <w:proofErr w:type="spellEnd"/>
            <w:r w:rsidRPr="00E63B53">
              <w:rPr>
                <w:rFonts w:ascii="Times New Roman" w:eastAsia="Open Sans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7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0E0F67" w14:textId="77777777" w:rsidR="00BB37B2" w:rsidRPr="00E63B53" w:rsidRDefault="003B6743" w:rsidP="00F159A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20"/>
                <w:szCs w:val="20"/>
              </w:rPr>
            </w:pPr>
            <w:proofErr w:type="spellStart"/>
            <w:r w:rsidRPr="00E63B53">
              <w:rPr>
                <w:rFonts w:ascii="Times New Roman" w:eastAsia="Open Sans" w:hAnsi="Times New Roman" w:cs="Times New Roman"/>
                <w:sz w:val="20"/>
                <w:szCs w:val="20"/>
              </w:rPr>
              <w:t>Nie</w:t>
            </w:r>
            <w:proofErr w:type="spellEnd"/>
            <w:r w:rsidRPr="00E63B53">
              <w:rPr>
                <w:rFonts w:ascii="Times New Roman" w:eastAsia="Open Sans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63B53">
              <w:rPr>
                <w:rFonts w:ascii="Times New Roman" w:eastAsia="Open Sans" w:hAnsi="Times New Roman" w:cs="Times New Roman"/>
                <w:sz w:val="20"/>
                <w:szCs w:val="20"/>
              </w:rPr>
              <w:t>dotyczy</w:t>
            </w:r>
            <w:proofErr w:type="spellEnd"/>
            <w:r w:rsidRPr="00E63B53">
              <w:rPr>
                <w:rFonts w:ascii="Times New Roman" w:eastAsia="Open Sans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BB37B2" w:rsidRPr="00E63B53" w14:paraId="45FCFE78" w14:textId="77777777" w:rsidTr="00F159A8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2972D7" w14:textId="77777777" w:rsidR="00BB37B2" w:rsidRPr="00E63B53" w:rsidRDefault="00BB37B2" w:rsidP="00F159A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20"/>
                <w:szCs w:val="20"/>
              </w:rPr>
            </w:pPr>
            <w:proofErr w:type="spellStart"/>
            <w:r w:rsidRPr="00E63B53">
              <w:rPr>
                <w:rFonts w:ascii="Times New Roman" w:eastAsia="Open Sans" w:hAnsi="Times New Roman" w:cs="Times New Roman"/>
                <w:b/>
                <w:sz w:val="20"/>
                <w:szCs w:val="20"/>
              </w:rPr>
              <w:t>Prowadzący</w:t>
            </w:r>
            <w:proofErr w:type="spellEnd"/>
            <w:r w:rsidRPr="00E63B53">
              <w:rPr>
                <w:rFonts w:ascii="Times New Roman" w:eastAsia="Open Sans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E63B53">
              <w:rPr>
                <w:rFonts w:ascii="Times New Roman" w:eastAsia="Open Sans" w:hAnsi="Times New Roman" w:cs="Times New Roman"/>
                <w:b/>
                <w:sz w:val="20"/>
                <w:szCs w:val="20"/>
              </w:rPr>
              <w:t>pracownię</w:t>
            </w:r>
            <w:proofErr w:type="spellEnd"/>
          </w:p>
        </w:tc>
        <w:tc>
          <w:tcPr>
            <w:tcW w:w="7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2747DE" w14:textId="77777777" w:rsidR="00BB37B2" w:rsidRPr="00E63B53" w:rsidRDefault="003B6743" w:rsidP="00F159A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20"/>
                <w:szCs w:val="20"/>
              </w:rPr>
            </w:pPr>
            <w:proofErr w:type="spellStart"/>
            <w:r w:rsidRPr="00E63B53">
              <w:rPr>
                <w:rFonts w:ascii="Times New Roman" w:eastAsia="Open Sans" w:hAnsi="Times New Roman" w:cs="Times New Roman"/>
                <w:sz w:val="20"/>
                <w:szCs w:val="20"/>
              </w:rPr>
              <w:t>Nie</w:t>
            </w:r>
            <w:proofErr w:type="spellEnd"/>
            <w:r w:rsidRPr="00E63B53">
              <w:rPr>
                <w:rFonts w:ascii="Times New Roman" w:eastAsia="Open Sans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63B53">
              <w:rPr>
                <w:rFonts w:ascii="Times New Roman" w:eastAsia="Open Sans" w:hAnsi="Times New Roman" w:cs="Times New Roman"/>
                <w:sz w:val="20"/>
                <w:szCs w:val="20"/>
              </w:rPr>
              <w:t>dotyczy</w:t>
            </w:r>
            <w:proofErr w:type="spellEnd"/>
            <w:r w:rsidRPr="00E63B53">
              <w:rPr>
                <w:rFonts w:ascii="Times New Roman" w:eastAsia="Open Sans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BB37B2" w:rsidRPr="00E63B53" w14:paraId="7277283F" w14:textId="77777777" w:rsidTr="00F159A8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BB24E0" w14:textId="77777777" w:rsidR="00BB37B2" w:rsidRPr="00E63B53" w:rsidRDefault="00BB37B2" w:rsidP="00F159A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20"/>
                <w:szCs w:val="20"/>
              </w:rPr>
            </w:pPr>
            <w:proofErr w:type="spellStart"/>
            <w:r w:rsidRPr="00E63B53">
              <w:rPr>
                <w:rFonts w:ascii="Times New Roman" w:eastAsia="Open Sans" w:hAnsi="Times New Roman" w:cs="Times New Roman"/>
                <w:b/>
                <w:sz w:val="20"/>
                <w:szCs w:val="20"/>
              </w:rPr>
              <w:t>Osoba</w:t>
            </w:r>
            <w:proofErr w:type="spellEnd"/>
            <w:r w:rsidRPr="00E63B53">
              <w:rPr>
                <w:rFonts w:ascii="Times New Roman" w:eastAsia="Open Sans" w:hAnsi="Times New Roman" w:cs="Times New Roman"/>
                <w:b/>
                <w:sz w:val="20"/>
                <w:szCs w:val="20"/>
              </w:rPr>
              <w:t>/</w:t>
            </w:r>
            <w:proofErr w:type="spellStart"/>
            <w:r w:rsidRPr="00E63B53">
              <w:rPr>
                <w:rFonts w:ascii="Times New Roman" w:eastAsia="Open Sans" w:hAnsi="Times New Roman" w:cs="Times New Roman"/>
                <w:b/>
                <w:sz w:val="20"/>
                <w:szCs w:val="20"/>
              </w:rPr>
              <w:t>zespół</w:t>
            </w:r>
            <w:proofErr w:type="spellEnd"/>
            <w:r w:rsidRPr="00E63B53">
              <w:rPr>
                <w:rFonts w:ascii="Times New Roman" w:eastAsia="Open Sans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E63B53">
              <w:rPr>
                <w:rFonts w:ascii="Times New Roman" w:eastAsia="Open Sans" w:hAnsi="Times New Roman" w:cs="Times New Roman"/>
                <w:b/>
                <w:sz w:val="20"/>
                <w:szCs w:val="20"/>
              </w:rPr>
              <w:t>prowadzący</w:t>
            </w:r>
            <w:proofErr w:type="spellEnd"/>
            <w:r w:rsidRPr="00E63B53">
              <w:rPr>
                <w:rFonts w:ascii="Times New Roman" w:eastAsia="Open Sans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E63B53">
              <w:rPr>
                <w:rFonts w:ascii="Times New Roman" w:eastAsia="Open Sans" w:hAnsi="Times New Roman" w:cs="Times New Roman"/>
                <w:b/>
                <w:sz w:val="20"/>
                <w:szCs w:val="20"/>
              </w:rPr>
              <w:t>przedmiot</w:t>
            </w:r>
            <w:proofErr w:type="spellEnd"/>
          </w:p>
        </w:tc>
        <w:tc>
          <w:tcPr>
            <w:tcW w:w="7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8272B3" w14:textId="50ADE042" w:rsidR="00BB37B2" w:rsidRPr="00E63B53" w:rsidRDefault="005F564A" w:rsidP="00F159A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Open Sans" w:hAnsi="Times New Roman" w:cs="Times New Roman"/>
                <w:sz w:val="20"/>
                <w:szCs w:val="20"/>
              </w:rPr>
              <w:t>d</w:t>
            </w:r>
            <w:r w:rsidR="003B6743" w:rsidRPr="00E63B53">
              <w:rPr>
                <w:rFonts w:ascii="Times New Roman" w:eastAsia="Open Sans" w:hAnsi="Times New Roman" w:cs="Times New Roman"/>
                <w:sz w:val="20"/>
                <w:szCs w:val="20"/>
              </w:rPr>
              <w:t>r</w:t>
            </w:r>
            <w:proofErr w:type="spellEnd"/>
            <w:r w:rsidR="003B6743" w:rsidRPr="00E63B53">
              <w:rPr>
                <w:rFonts w:ascii="Times New Roman" w:eastAsia="Open Sans" w:hAnsi="Times New Roman" w:cs="Times New Roman"/>
                <w:sz w:val="20"/>
                <w:szCs w:val="20"/>
              </w:rPr>
              <w:t xml:space="preserve"> Agnieszka </w:t>
            </w:r>
            <w:proofErr w:type="spellStart"/>
            <w:r w:rsidR="003B6743" w:rsidRPr="00E63B53">
              <w:rPr>
                <w:rFonts w:ascii="Times New Roman" w:eastAsia="Open Sans" w:hAnsi="Times New Roman" w:cs="Times New Roman"/>
                <w:sz w:val="20"/>
                <w:szCs w:val="20"/>
              </w:rPr>
              <w:t>Kłos</w:t>
            </w:r>
            <w:proofErr w:type="spellEnd"/>
            <w:r w:rsidR="003B6743" w:rsidRPr="00E63B53">
              <w:rPr>
                <w:rFonts w:ascii="Times New Roman" w:eastAsia="Open Sans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BB37B2" w:rsidRPr="00EF15A5" w14:paraId="5705B362" w14:textId="77777777" w:rsidTr="00F159A8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4FF651" w14:textId="77777777" w:rsidR="00BB37B2" w:rsidRPr="00E63B53" w:rsidRDefault="00BB37B2" w:rsidP="00F159A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20"/>
                <w:szCs w:val="20"/>
              </w:rPr>
            </w:pPr>
            <w:proofErr w:type="spellStart"/>
            <w:r w:rsidRPr="00E63B53">
              <w:rPr>
                <w:rFonts w:ascii="Times New Roman" w:eastAsia="Open Sans" w:hAnsi="Times New Roman" w:cs="Times New Roman"/>
                <w:b/>
                <w:sz w:val="20"/>
                <w:szCs w:val="20"/>
              </w:rPr>
              <w:t>Cel</w:t>
            </w:r>
            <w:proofErr w:type="spellEnd"/>
            <w:r w:rsidRPr="00E63B53">
              <w:rPr>
                <w:rFonts w:ascii="Times New Roman" w:eastAsia="Open Sans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E63B53">
              <w:rPr>
                <w:rFonts w:ascii="Times New Roman" w:eastAsia="Open Sans" w:hAnsi="Times New Roman" w:cs="Times New Roman"/>
                <w:b/>
                <w:sz w:val="20"/>
                <w:szCs w:val="20"/>
              </w:rPr>
              <w:t>kształcenia</w:t>
            </w:r>
            <w:proofErr w:type="spellEnd"/>
            <w:r w:rsidRPr="00E63B53">
              <w:rPr>
                <w:rFonts w:ascii="Times New Roman" w:eastAsia="Open Sans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E63B53">
              <w:rPr>
                <w:rFonts w:ascii="Times New Roman" w:eastAsia="Open Sans" w:hAnsi="Times New Roman" w:cs="Times New Roman"/>
                <w:b/>
                <w:sz w:val="20"/>
                <w:szCs w:val="20"/>
              </w:rPr>
              <w:t>przedmiotu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A95DF6" w14:textId="77777777" w:rsidR="003B6743" w:rsidRPr="00E63B53" w:rsidRDefault="003B6743" w:rsidP="003B6743">
            <w:pPr>
              <w:suppressAutoHyphens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 w:bidi="ar-SA"/>
              </w:rPr>
            </w:pPr>
            <w:r w:rsidRPr="00E63B53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 w:bidi="ar-SA"/>
              </w:rPr>
              <w:t>Cele kształcenia w szczególności obejmują:</w:t>
            </w:r>
          </w:p>
          <w:p w14:paraId="5A868CB8" w14:textId="77777777" w:rsidR="003B6743" w:rsidRPr="00E63B53" w:rsidRDefault="003B6743" w:rsidP="003B6743">
            <w:pPr>
              <w:numPr>
                <w:ilvl w:val="0"/>
                <w:numId w:val="11"/>
              </w:numPr>
              <w:suppressAutoHyphens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 w:bidi="ar-SA"/>
              </w:rPr>
            </w:pPr>
            <w:r w:rsidRPr="00E63B5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pl-PL" w:eastAsia="pl-PL" w:bidi="ar-SA"/>
              </w:rPr>
              <w:t>Przekazanie umiejętności badawczych:</w:t>
            </w:r>
          </w:p>
          <w:p w14:paraId="76D14D7A" w14:textId="77777777" w:rsidR="003B6743" w:rsidRPr="00E63B53" w:rsidRDefault="003B6743" w:rsidP="003B6743">
            <w:pPr>
              <w:numPr>
                <w:ilvl w:val="1"/>
                <w:numId w:val="11"/>
              </w:numPr>
              <w:suppressAutoHyphens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 w:bidi="ar-SA"/>
              </w:rPr>
            </w:pPr>
            <w:r w:rsidRPr="00E63B53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 w:bidi="ar-SA"/>
              </w:rPr>
              <w:t>Kształtowanie umiejętności planowania i przeprowadzania  badań związanych z</w:t>
            </w:r>
            <w:r w:rsidR="00CA06B4" w:rsidRPr="00E63B53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 w:bidi="ar-SA"/>
              </w:rPr>
              <w:t xml:space="preserve">e źródłami </w:t>
            </w:r>
            <w:r w:rsidRPr="00E63B53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 w:bidi="ar-SA"/>
              </w:rPr>
              <w:t xml:space="preserve">i </w:t>
            </w:r>
            <w:r w:rsidR="00CA06B4" w:rsidRPr="00E63B53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 w:bidi="ar-SA"/>
              </w:rPr>
              <w:t xml:space="preserve">oryginalnym </w:t>
            </w:r>
            <w:r w:rsidRPr="00E63B53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 w:bidi="ar-SA"/>
              </w:rPr>
              <w:t xml:space="preserve">tematem pracy </w:t>
            </w:r>
            <w:r w:rsidR="00CA06B4" w:rsidRPr="00E63B53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 w:bidi="ar-SA"/>
              </w:rPr>
              <w:t xml:space="preserve">magisterskiej. </w:t>
            </w:r>
          </w:p>
          <w:p w14:paraId="56962AF8" w14:textId="77777777" w:rsidR="003B6743" w:rsidRPr="00E63B53" w:rsidRDefault="003B6743" w:rsidP="003B6743">
            <w:pPr>
              <w:numPr>
                <w:ilvl w:val="1"/>
                <w:numId w:val="11"/>
              </w:numPr>
              <w:suppressAutoHyphens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 w:bidi="ar-SA"/>
              </w:rPr>
            </w:pPr>
            <w:r w:rsidRPr="00E63B53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 w:bidi="ar-SA"/>
              </w:rPr>
              <w:t>Wspieranie studentów w posługiwaniu się różnorodnymi metodami badawczymi oraz analizie zebranych danych.</w:t>
            </w:r>
          </w:p>
          <w:p w14:paraId="59FB4A6D" w14:textId="1189C09D" w:rsidR="00CA06B4" w:rsidRPr="00E63B53" w:rsidRDefault="00CA06B4" w:rsidP="003B6743">
            <w:pPr>
              <w:numPr>
                <w:ilvl w:val="1"/>
                <w:numId w:val="11"/>
              </w:numPr>
              <w:suppressAutoHyphens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 w:bidi="ar-SA"/>
              </w:rPr>
            </w:pPr>
            <w:r w:rsidRPr="00E63B53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 w:bidi="ar-SA"/>
              </w:rPr>
              <w:t xml:space="preserve">Przekazywanie studentom wiedzy na temat różnicy między pracą licencyjną a magisterską: aspekt </w:t>
            </w:r>
            <w:r w:rsidRPr="005F564A">
              <w:rPr>
                <w:rStyle w:val="hgkelc"/>
                <w:rFonts w:ascii="Times New Roman" w:hAnsi="Times New Roman" w:cs="Times New Roman"/>
                <w:bCs/>
                <w:sz w:val="20"/>
                <w:szCs w:val="20"/>
                <w:lang w:val="pl-PL"/>
              </w:rPr>
              <w:t xml:space="preserve">samodzielnego rozwiązywania zadania w ramach jednej lub kilku dyscyplin naukowych zgodnych z kierunkiem studiów; kwestia </w:t>
            </w:r>
            <w:proofErr w:type="spellStart"/>
            <w:r w:rsidRPr="005F564A">
              <w:rPr>
                <w:rStyle w:val="hgkelc"/>
                <w:rFonts w:ascii="Times New Roman" w:hAnsi="Times New Roman" w:cs="Times New Roman"/>
                <w:sz w:val="20"/>
                <w:szCs w:val="20"/>
                <w:lang w:val="pl-PL"/>
              </w:rPr>
              <w:t>szerzego</w:t>
            </w:r>
            <w:proofErr w:type="spellEnd"/>
            <w:r w:rsidRPr="005F564A">
              <w:rPr>
                <w:rStyle w:val="hgkelc"/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opracowywania tematu oraz staranni</w:t>
            </w:r>
            <w:r w:rsidR="00376BE3" w:rsidRPr="005F564A">
              <w:rPr>
                <w:rStyle w:val="hgkelc"/>
                <w:rFonts w:ascii="Times New Roman" w:hAnsi="Times New Roman" w:cs="Times New Roman"/>
                <w:sz w:val="20"/>
                <w:szCs w:val="20"/>
                <w:lang w:val="pl-PL"/>
              </w:rPr>
              <w:t>e</w:t>
            </w:r>
            <w:r w:rsidRPr="005F564A">
              <w:rPr>
                <w:rStyle w:val="hgkelc"/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jszego doboru metod badawczych. </w:t>
            </w:r>
          </w:p>
          <w:p w14:paraId="18632BBD" w14:textId="77777777" w:rsidR="003B6743" w:rsidRPr="00E63B53" w:rsidRDefault="003B6743" w:rsidP="003B6743">
            <w:pPr>
              <w:numPr>
                <w:ilvl w:val="0"/>
                <w:numId w:val="11"/>
              </w:numPr>
              <w:suppressAutoHyphens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 w:bidi="ar-SA"/>
              </w:rPr>
            </w:pPr>
            <w:r w:rsidRPr="00E63B5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pl-PL" w:eastAsia="pl-PL" w:bidi="ar-SA"/>
              </w:rPr>
              <w:t>Rozwijanie zdolności analizy literatury naukowej:</w:t>
            </w:r>
          </w:p>
          <w:p w14:paraId="2F91B9F8" w14:textId="0F23ACE5" w:rsidR="003B6743" w:rsidRPr="00E63B53" w:rsidRDefault="003B6743" w:rsidP="003B6743">
            <w:pPr>
              <w:numPr>
                <w:ilvl w:val="1"/>
                <w:numId w:val="11"/>
              </w:numPr>
              <w:suppressAutoHyphens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 w:bidi="ar-SA"/>
              </w:rPr>
            </w:pPr>
            <w:r w:rsidRPr="00E63B53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 w:bidi="ar-SA"/>
              </w:rPr>
              <w:t xml:space="preserve">Doskonalenie umiejętności krytycznej analizy literatury naukowej i </w:t>
            </w:r>
            <w:r w:rsidR="00C83A17" w:rsidRPr="00E63B53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 w:bidi="ar-SA"/>
              </w:rPr>
              <w:t>źródeł</w:t>
            </w:r>
            <w:r w:rsidRPr="00E63B53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 w:bidi="ar-SA"/>
              </w:rPr>
              <w:t>, związan</w:t>
            </w:r>
            <w:r w:rsidR="00C83A17" w:rsidRPr="00E63B53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 w:bidi="ar-SA"/>
              </w:rPr>
              <w:t xml:space="preserve">ych </w:t>
            </w:r>
            <w:r w:rsidRPr="00E63B53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 w:bidi="ar-SA"/>
              </w:rPr>
              <w:t xml:space="preserve">z tematem pracy </w:t>
            </w:r>
            <w:r w:rsidR="00C83A17" w:rsidRPr="00E63B53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 w:bidi="ar-SA"/>
              </w:rPr>
              <w:t>magis</w:t>
            </w:r>
            <w:r w:rsidR="00376BE3" w:rsidRPr="00E63B53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 w:bidi="ar-SA"/>
              </w:rPr>
              <w:t>t</w:t>
            </w:r>
            <w:r w:rsidR="00C83A17" w:rsidRPr="00E63B53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 w:bidi="ar-SA"/>
              </w:rPr>
              <w:t xml:space="preserve">erskiej. </w:t>
            </w:r>
            <w:r w:rsidRPr="00E63B53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 w:bidi="ar-SA"/>
              </w:rPr>
              <w:t xml:space="preserve"> </w:t>
            </w:r>
          </w:p>
          <w:p w14:paraId="04981D70" w14:textId="77777777" w:rsidR="003B6743" w:rsidRPr="00E63B53" w:rsidRDefault="003B6743" w:rsidP="003B6743">
            <w:pPr>
              <w:numPr>
                <w:ilvl w:val="1"/>
                <w:numId w:val="11"/>
              </w:numPr>
              <w:suppressAutoHyphens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 w:bidi="ar-SA"/>
              </w:rPr>
            </w:pPr>
            <w:r w:rsidRPr="00E63B53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 w:bidi="ar-SA"/>
              </w:rPr>
              <w:t xml:space="preserve">Przekazanie studentom </w:t>
            </w:r>
            <w:proofErr w:type="spellStart"/>
            <w:r w:rsidRPr="00E63B53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 w:bidi="ar-SA"/>
              </w:rPr>
              <w:t>sposbów</w:t>
            </w:r>
            <w:proofErr w:type="spellEnd"/>
            <w:r w:rsidRPr="00E63B53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 w:bidi="ar-SA"/>
              </w:rPr>
              <w:t xml:space="preserve"> skutecznego przeglądania i wykorzystywania źródeł</w:t>
            </w:r>
            <w:r w:rsidR="00C83A17" w:rsidRPr="00E63B53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 w:bidi="ar-SA"/>
              </w:rPr>
              <w:t>,</w:t>
            </w:r>
            <w:r w:rsidRPr="00E63B53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 w:bidi="ar-SA"/>
              </w:rPr>
              <w:t xml:space="preserve"> informacji w kontekście ich projektu badawczego: źródła bibliografii książkowej, czasopism i sieci. </w:t>
            </w:r>
            <w:r w:rsidR="00C83A17" w:rsidRPr="00E63B53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 w:bidi="ar-SA"/>
              </w:rPr>
              <w:t xml:space="preserve">Praca ze źródłami wywołanymi: wywiady, archiwa domowe. </w:t>
            </w:r>
          </w:p>
          <w:p w14:paraId="5AAE09F5" w14:textId="77777777" w:rsidR="003B6743" w:rsidRPr="00E63B53" w:rsidRDefault="003B6743" w:rsidP="003B6743">
            <w:pPr>
              <w:numPr>
                <w:ilvl w:val="0"/>
                <w:numId w:val="11"/>
              </w:numPr>
              <w:suppressAutoHyphens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 w:bidi="ar-SA"/>
              </w:rPr>
            </w:pPr>
            <w:r w:rsidRPr="00E63B5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pl-PL" w:eastAsia="pl-PL" w:bidi="ar-SA"/>
              </w:rPr>
              <w:t>Kształcenie umiejętności pisarskich:</w:t>
            </w:r>
          </w:p>
          <w:p w14:paraId="61C0E5A7" w14:textId="77777777" w:rsidR="003B6743" w:rsidRPr="00E63B53" w:rsidRDefault="003B6743" w:rsidP="003B6743">
            <w:pPr>
              <w:numPr>
                <w:ilvl w:val="1"/>
                <w:numId w:val="11"/>
              </w:numPr>
              <w:suppressAutoHyphens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 w:bidi="ar-SA"/>
              </w:rPr>
            </w:pPr>
            <w:r w:rsidRPr="00E63B53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 w:bidi="ar-SA"/>
              </w:rPr>
              <w:t>Wspieranie studentów w doskonaleniu umiejętności redakcyjnych i kompozycji tekstu naukowego.</w:t>
            </w:r>
          </w:p>
          <w:p w14:paraId="403715DA" w14:textId="77777777" w:rsidR="003B6743" w:rsidRPr="00E63B53" w:rsidRDefault="003B6743" w:rsidP="003B6743">
            <w:pPr>
              <w:numPr>
                <w:ilvl w:val="1"/>
                <w:numId w:val="11"/>
              </w:numPr>
              <w:suppressAutoHyphens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 w:bidi="ar-SA"/>
              </w:rPr>
            </w:pPr>
            <w:r w:rsidRPr="00E63B53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 w:bidi="ar-SA"/>
              </w:rPr>
              <w:t>Uczenie jasnego i precyzyjnego wyrażania myśli, zgodnie z zasadami formalnej struktury prac naukowych.</w:t>
            </w:r>
          </w:p>
          <w:p w14:paraId="1C4E3266" w14:textId="77777777" w:rsidR="003B6743" w:rsidRPr="00E63B53" w:rsidRDefault="003B6743" w:rsidP="003B6743">
            <w:pPr>
              <w:numPr>
                <w:ilvl w:val="0"/>
                <w:numId w:val="11"/>
              </w:numPr>
              <w:suppressAutoHyphens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 w:bidi="ar-SA"/>
              </w:rPr>
            </w:pPr>
            <w:r w:rsidRPr="00E63B5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pl-PL" w:eastAsia="pl-PL" w:bidi="ar-SA"/>
              </w:rPr>
              <w:t>Rozwijanie samodzielności i innowacyjności:</w:t>
            </w:r>
          </w:p>
          <w:p w14:paraId="7EF04399" w14:textId="77777777" w:rsidR="003B6743" w:rsidRPr="00E63B53" w:rsidRDefault="003B6743" w:rsidP="003B6743">
            <w:pPr>
              <w:numPr>
                <w:ilvl w:val="1"/>
                <w:numId w:val="11"/>
              </w:numPr>
              <w:suppressAutoHyphens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 w:bidi="ar-SA"/>
              </w:rPr>
            </w:pPr>
            <w:r w:rsidRPr="00E63B53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 w:bidi="ar-SA"/>
              </w:rPr>
              <w:t>Zachęcanie do samodzielnej inicjatywy w podejmowaniu tematów badań i poszukiwaniu nowatorskich rozwiązań.</w:t>
            </w:r>
          </w:p>
          <w:p w14:paraId="625E4EE6" w14:textId="77777777" w:rsidR="003B6743" w:rsidRPr="005F564A" w:rsidRDefault="003B6743" w:rsidP="003B6743">
            <w:pPr>
              <w:widowControl w:val="0"/>
              <w:numPr>
                <w:ilvl w:val="1"/>
                <w:numId w:val="11"/>
              </w:numPr>
              <w:suppressAutoHyphens w:val="0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E63B53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 w:bidi="ar-SA"/>
              </w:rPr>
              <w:t xml:space="preserve">Kształtowanie umiejętności radzenia sobie z problemami badawczymi i podejmowania </w:t>
            </w:r>
            <w:r w:rsidR="00C83A17" w:rsidRPr="00E63B53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 w:bidi="ar-SA"/>
              </w:rPr>
              <w:t xml:space="preserve">poprawnych </w:t>
            </w:r>
            <w:r w:rsidRPr="00E63B53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 w:bidi="ar-SA"/>
              </w:rPr>
              <w:t xml:space="preserve">decyzji na etapie prac </w:t>
            </w:r>
            <w:r w:rsidR="00C83A17" w:rsidRPr="00E63B53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 w:bidi="ar-SA"/>
              </w:rPr>
              <w:t xml:space="preserve">magisterskich. </w:t>
            </w:r>
          </w:p>
        </w:tc>
      </w:tr>
      <w:tr w:rsidR="00BB37B2" w:rsidRPr="00E63B53" w14:paraId="38018904" w14:textId="77777777" w:rsidTr="00F159A8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BF8AAD" w14:textId="77777777" w:rsidR="00BB37B2" w:rsidRPr="00E63B53" w:rsidRDefault="00BB37B2" w:rsidP="00F159A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20"/>
                <w:szCs w:val="20"/>
              </w:rPr>
            </w:pPr>
            <w:r w:rsidRPr="00E63B53">
              <w:rPr>
                <w:rFonts w:ascii="Times New Roman" w:eastAsia="Open Sans" w:hAnsi="Times New Roman" w:cs="Times New Roman"/>
                <w:b/>
                <w:sz w:val="20"/>
                <w:szCs w:val="20"/>
              </w:rPr>
              <w:t xml:space="preserve">Program </w:t>
            </w:r>
            <w:proofErr w:type="spellStart"/>
            <w:r w:rsidRPr="00E63B53">
              <w:rPr>
                <w:rFonts w:ascii="Times New Roman" w:eastAsia="Open Sans" w:hAnsi="Times New Roman" w:cs="Times New Roman"/>
                <w:b/>
                <w:sz w:val="20"/>
                <w:szCs w:val="20"/>
              </w:rPr>
              <w:t>pracowni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37BAAF" w14:textId="77777777" w:rsidR="00BB37B2" w:rsidRPr="00E63B53" w:rsidRDefault="003B6743" w:rsidP="00F159A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20"/>
                <w:szCs w:val="20"/>
                <w:lang w:val="pl-PL"/>
              </w:rPr>
            </w:pPr>
            <w:r w:rsidRPr="00E63B53">
              <w:rPr>
                <w:rFonts w:ascii="Times New Roman" w:eastAsia="Open Sans" w:hAnsi="Times New Roman" w:cs="Times New Roman"/>
                <w:sz w:val="20"/>
                <w:szCs w:val="20"/>
                <w:lang w:val="pl-PL"/>
              </w:rPr>
              <w:t xml:space="preserve">Nie dotyczy </w:t>
            </w:r>
          </w:p>
        </w:tc>
      </w:tr>
      <w:tr w:rsidR="00BB37B2" w:rsidRPr="00EF15A5" w14:paraId="054B9B7F" w14:textId="77777777" w:rsidTr="00F159A8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F23632" w14:textId="77777777" w:rsidR="00BB37B2" w:rsidRPr="00E63B53" w:rsidRDefault="00BB37B2" w:rsidP="00F159A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20"/>
                <w:szCs w:val="20"/>
              </w:rPr>
            </w:pPr>
            <w:proofErr w:type="spellStart"/>
            <w:r w:rsidRPr="00E63B53">
              <w:rPr>
                <w:rFonts w:ascii="Times New Roman" w:eastAsia="Open Sans" w:hAnsi="Times New Roman" w:cs="Times New Roman"/>
                <w:b/>
                <w:sz w:val="20"/>
                <w:szCs w:val="20"/>
              </w:rPr>
              <w:t>Szczegółowa</w:t>
            </w:r>
            <w:proofErr w:type="spellEnd"/>
          </w:p>
          <w:p w14:paraId="4015EA8A" w14:textId="77777777" w:rsidR="00BB37B2" w:rsidRPr="00E63B53" w:rsidRDefault="00BB37B2" w:rsidP="00F159A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20"/>
                <w:szCs w:val="20"/>
              </w:rPr>
            </w:pPr>
            <w:proofErr w:type="spellStart"/>
            <w:r w:rsidRPr="00E63B53">
              <w:rPr>
                <w:rFonts w:ascii="Times New Roman" w:eastAsia="Open Sans" w:hAnsi="Times New Roman" w:cs="Times New Roman"/>
                <w:b/>
                <w:sz w:val="20"/>
                <w:szCs w:val="20"/>
              </w:rPr>
              <w:t>treść</w:t>
            </w:r>
            <w:proofErr w:type="spellEnd"/>
            <w:r w:rsidRPr="00E63B53">
              <w:rPr>
                <w:rFonts w:ascii="Times New Roman" w:eastAsia="Open Sans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E63B53">
              <w:rPr>
                <w:rFonts w:ascii="Times New Roman" w:eastAsia="Open Sans" w:hAnsi="Times New Roman" w:cs="Times New Roman"/>
                <w:b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089801" w14:textId="77777777" w:rsidR="00E63B53" w:rsidRPr="005F564A" w:rsidRDefault="00376BE3" w:rsidP="00E63B53">
            <w:pPr>
              <w:pStyle w:val="Nagwek4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pl-PL" w:eastAsia="pl-PL" w:bidi="ar-SA"/>
              </w:rPr>
            </w:pPr>
            <w:r w:rsidRPr="005F56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pl-PL" w:eastAsia="pl-PL" w:bidi="ar-SA"/>
              </w:rPr>
              <w:t>Zajęcia koncentrują się na wszechstronnym przygotowaniu do prowadzenia badań, pisania prac magisterskich oraz prezentacji ich wyników, obejmując zarówno aspekty teoretyczne, jak i praktyczne.</w:t>
            </w:r>
          </w:p>
          <w:p w14:paraId="055B2764" w14:textId="1C712B5A" w:rsidR="009D2B58" w:rsidRPr="005F564A" w:rsidRDefault="00E63B53" w:rsidP="00E63B53">
            <w:pPr>
              <w:pStyle w:val="Nagwek4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pl-PL" w:eastAsia="pl-PL" w:bidi="ar-SA"/>
              </w:rPr>
            </w:pPr>
            <w:r w:rsidRPr="005F564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pl-PL" w:eastAsia="pl-PL" w:bidi="ar-SA"/>
              </w:rPr>
              <w:t xml:space="preserve">I. </w:t>
            </w:r>
            <w:r w:rsidR="005B11DB" w:rsidRPr="005F564A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  <w:lang w:val="pl-PL"/>
              </w:rPr>
              <w:t xml:space="preserve">Etap planowania </w:t>
            </w:r>
            <w:r w:rsidR="00376BE3" w:rsidRPr="005F564A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  <w:lang w:val="pl-PL"/>
              </w:rPr>
              <w:t>badań</w:t>
            </w:r>
          </w:p>
          <w:p w14:paraId="7F7C6F32" w14:textId="6FFD61C1" w:rsidR="00376BE3" w:rsidRPr="00376BE3" w:rsidRDefault="00376BE3" w:rsidP="00E63B53">
            <w:pPr>
              <w:pStyle w:val="LO-normal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376BE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1. Definiowanie tematu badawczego: analiza kryteriów wyboru tematu dyplomowego w kontekście aktualnych potrzeb i rozwoju autora.</w:t>
            </w:r>
          </w:p>
          <w:p w14:paraId="38ED8ACC" w14:textId="4C670554" w:rsidR="00376BE3" w:rsidRPr="00E63B53" w:rsidRDefault="00376BE3" w:rsidP="00E63B53">
            <w:pPr>
              <w:pStyle w:val="LO-normal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376BE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lastRenderedPageBreak/>
              <w:t xml:space="preserve">2. Cel i problematyka badawcza: refleksja nad znaczeniem celów badawczych i analiza ambitnej </w:t>
            </w:r>
            <w:proofErr w:type="spellStart"/>
            <w:r w:rsidRPr="00376BE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formułacji</w:t>
            </w:r>
            <w:proofErr w:type="spellEnd"/>
            <w:r w:rsidRPr="00376BE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problematyki jako kluczowego elementu skutecznego prowadzenia badań</w:t>
            </w:r>
            <w:r w:rsidRPr="00E63B5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.</w:t>
            </w:r>
          </w:p>
          <w:p w14:paraId="671D92F5" w14:textId="21138519" w:rsidR="00376BE3" w:rsidRPr="00376BE3" w:rsidRDefault="00376BE3" w:rsidP="00E63B53">
            <w:pPr>
              <w:pStyle w:val="LO-normal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376BE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pl-PL"/>
              </w:rPr>
              <w:t>II. Przygotowanie teoretyczne</w:t>
            </w:r>
            <w:r w:rsidRPr="00376BE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3. Przegląd literatury: systematyczne podejście do przeglądu literatury naukowej i analiza stanu wiedzy jako fundament dla właściwej konstrukcji tezy badawczej. 4. Krytyczna analiza źródeł: praktyki krytycznej analizy i syntetyzowania informacji z uwzględnieniem kontekstu badawczego; praca ze źródłami bibliografii książkowej, czasopism i sieci, a także ze źródłami wywołanymi (np. wywiady, archiwa domowe).</w:t>
            </w:r>
          </w:p>
          <w:p w14:paraId="749BB8D0" w14:textId="77777777" w:rsidR="00376BE3" w:rsidRPr="00376BE3" w:rsidRDefault="00376BE3" w:rsidP="00E63B53">
            <w:pPr>
              <w:pStyle w:val="LO-normal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376BE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pl-PL"/>
              </w:rPr>
              <w:t>III. Przygotowanie metodologiczne</w:t>
            </w:r>
          </w:p>
          <w:p w14:paraId="52800CE2" w14:textId="0C2C7865" w:rsidR="00376BE3" w:rsidRPr="00376BE3" w:rsidRDefault="00376BE3" w:rsidP="00E63B53">
            <w:pPr>
              <w:pStyle w:val="LO-normal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376BE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5. Metody badań: wybór i uzasadnienie stosowanych metod badawczych w zależności od specyfiki tematu rzeźbiarskiego/artystycznego oraz analiza ich ograniczeń i możliwości. 6. Etyka badawcza: analiza etycznych wyzwań związanych z badaniami naukowymi, wartościowanie uczciwości i zasadności podczas prowadzenia badań.</w:t>
            </w:r>
          </w:p>
          <w:p w14:paraId="157B12AB" w14:textId="77777777" w:rsidR="00376BE3" w:rsidRPr="00376BE3" w:rsidRDefault="00376BE3" w:rsidP="00E63B53">
            <w:pPr>
              <w:pStyle w:val="LO-normal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376BE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pl-PL"/>
              </w:rPr>
              <w:t>IV. Proces pisania pracy dyplomowej</w:t>
            </w:r>
          </w:p>
          <w:p w14:paraId="545219F4" w14:textId="7DE31869" w:rsidR="00376BE3" w:rsidRPr="00376BE3" w:rsidRDefault="00376BE3" w:rsidP="00E63B53">
            <w:pPr>
              <w:pStyle w:val="LO-normal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376BE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7. Struktura i organizacja pracy: systematyczna analiza struktury prac dyplomowych jako narzędzia skutecznego przekazu wiedzy oraz dyskusja nad rolą każdej sekcji pracy w kontekście spójności narracyjnej. 8. Precyzyjne formułowanie tezy: analiza technik sformułowania ambitnych, jasnych i konkretnych tez; praktyczne ćwiczenia redakcyjne.</w:t>
            </w:r>
          </w:p>
          <w:p w14:paraId="6CBA93DC" w14:textId="77777777" w:rsidR="00376BE3" w:rsidRPr="00376BE3" w:rsidRDefault="00376BE3" w:rsidP="00E63B53">
            <w:pPr>
              <w:pStyle w:val="LO-normal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376BE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pl-PL"/>
              </w:rPr>
              <w:t>V. Prezentacja wyników</w:t>
            </w:r>
          </w:p>
          <w:p w14:paraId="12F5F5DD" w14:textId="73CC40E9" w:rsidR="00376BE3" w:rsidRPr="00376BE3" w:rsidRDefault="00376BE3" w:rsidP="00E63B53">
            <w:pPr>
              <w:pStyle w:val="LO-normal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376BE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9. Sztuka efektywnej prezentacji: analiza technik prezentacyjnych, z uwzględnieniem retoryki i dynamiki wystąpień; ćwiczenia praktyczne w zakresie umiejętności prezentacyjnych.</w:t>
            </w:r>
          </w:p>
          <w:p w14:paraId="00E5C7E7" w14:textId="77777777" w:rsidR="00376BE3" w:rsidRPr="00376BE3" w:rsidRDefault="00376BE3" w:rsidP="00E63B53">
            <w:pPr>
              <w:pStyle w:val="LO-normal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376BE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pl-PL"/>
              </w:rPr>
              <w:t>VI. Ocena i poprawa pracy</w:t>
            </w:r>
          </w:p>
          <w:p w14:paraId="0BD6ECE3" w14:textId="77777777" w:rsidR="00E63B53" w:rsidRPr="00E63B53" w:rsidRDefault="00376BE3" w:rsidP="00E63B53">
            <w:pPr>
              <w:pStyle w:val="LO-normal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E63B5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10. Samokrytyka i poprawa tekstu: opracowanie strategii samokrytyki, uwzględniającej analizę struktury, argumentacji i stylu tekstu; systematyczne doskonalenie pisarskich kompetencji</w:t>
            </w:r>
          </w:p>
          <w:p w14:paraId="5412B272" w14:textId="341E5CB2" w:rsidR="009D2B58" w:rsidRPr="00E63B53" w:rsidRDefault="009D2B58" w:rsidP="00E63B53">
            <w:pPr>
              <w:pStyle w:val="LO-normal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5F564A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Podsumowanie</w:t>
            </w:r>
          </w:p>
          <w:p w14:paraId="4264F226" w14:textId="77777777" w:rsidR="00BB37B2" w:rsidRDefault="009D2B58" w:rsidP="00E63B53">
            <w:pPr>
              <w:pStyle w:val="NormalnyWeb"/>
              <w:jc w:val="both"/>
              <w:rPr>
                <w:sz w:val="20"/>
                <w:szCs w:val="20"/>
              </w:rPr>
            </w:pPr>
            <w:r w:rsidRPr="00E63B53">
              <w:rPr>
                <w:sz w:val="20"/>
                <w:szCs w:val="20"/>
              </w:rPr>
              <w:t xml:space="preserve">Zajęcia te, poprzez kompleksowe podejście do tematyki badań, pisania prac magisterskich oraz prezentacji wyników, mają na celu dostarczenie studentom solidnych umiejętności niezbędnych do osiągnięcia sukcesu w dziedzinie nauki. Program uwzględnia zarówno aspekty teoretyczne, jak i praktyczne, umożliwiając absolwentom skuteczne i profesjonalne uczestnictwo w procesie </w:t>
            </w:r>
            <w:r w:rsidR="005B11DB" w:rsidRPr="00E63B53">
              <w:rPr>
                <w:sz w:val="20"/>
                <w:szCs w:val="20"/>
              </w:rPr>
              <w:t xml:space="preserve">kształcenia. </w:t>
            </w:r>
          </w:p>
          <w:p w14:paraId="6C549E59" w14:textId="7AA90D02" w:rsidR="00790A7E" w:rsidRPr="00E63B53" w:rsidRDefault="00790A7E" w:rsidP="00E63B53">
            <w:pPr>
              <w:pStyle w:val="NormalnyWeb"/>
              <w:jc w:val="both"/>
              <w:rPr>
                <w:sz w:val="20"/>
                <w:szCs w:val="20"/>
              </w:rPr>
            </w:pPr>
          </w:p>
        </w:tc>
      </w:tr>
      <w:tr w:rsidR="00BB37B2" w:rsidRPr="00E63B53" w14:paraId="1AF49CA4" w14:textId="77777777" w:rsidTr="00F159A8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98FEA0" w14:textId="77777777" w:rsidR="00BB37B2" w:rsidRPr="00E63B53" w:rsidRDefault="00BB37B2" w:rsidP="00F159A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20"/>
                <w:szCs w:val="20"/>
                <w:lang w:val="pl-PL"/>
              </w:rPr>
            </w:pPr>
            <w:r w:rsidRPr="00E63B53">
              <w:rPr>
                <w:rFonts w:ascii="Times New Roman" w:eastAsia="Open Sans" w:hAnsi="Times New Roman" w:cs="Times New Roman"/>
                <w:b/>
                <w:sz w:val="20"/>
                <w:szCs w:val="20"/>
                <w:lang w:val="pl-PL"/>
              </w:rPr>
              <w:lastRenderedPageBreak/>
              <w:t>Metody dydaktyczne (wykład, pokaz, dyskusja, metoda sytuacyjna, ćwiczenia warsztatowe, ćwiczenia projektowe, prace/projekty zespołowe, konsultacje indywidualne, korekty zespołowe)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6D0F66" w14:textId="77777777" w:rsidR="00BB37B2" w:rsidRPr="00E63B53" w:rsidRDefault="004A381A" w:rsidP="005B11DB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20"/>
                <w:szCs w:val="20"/>
                <w:lang w:val="pl-PL"/>
              </w:rPr>
            </w:pPr>
            <w:r w:rsidRPr="00E63B53">
              <w:rPr>
                <w:rFonts w:ascii="Times New Roman" w:eastAsia="Open Sans" w:hAnsi="Times New Roman" w:cs="Times New Roman"/>
                <w:sz w:val="20"/>
                <w:szCs w:val="20"/>
                <w:lang w:val="pl-PL"/>
              </w:rPr>
              <w:t xml:space="preserve">Wykłady </w:t>
            </w:r>
          </w:p>
        </w:tc>
      </w:tr>
      <w:tr w:rsidR="00BB37B2" w:rsidRPr="00EF15A5" w14:paraId="0D44EF46" w14:textId="77777777" w:rsidTr="00F159A8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29F83A" w14:textId="77777777" w:rsidR="00BB37B2" w:rsidRPr="00E63B53" w:rsidRDefault="00BB37B2" w:rsidP="00F159A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20"/>
                <w:szCs w:val="20"/>
              </w:rPr>
            </w:pPr>
            <w:proofErr w:type="spellStart"/>
            <w:r w:rsidRPr="00E63B53">
              <w:rPr>
                <w:rFonts w:ascii="Times New Roman" w:eastAsia="Open Sans" w:hAnsi="Times New Roman" w:cs="Times New Roman"/>
                <w:b/>
                <w:sz w:val="20"/>
                <w:szCs w:val="20"/>
              </w:rPr>
              <w:t>Kryteria</w:t>
            </w:r>
            <w:proofErr w:type="spellEnd"/>
            <w:r w:rsidRPr="00E63B53">
              <w:rPr>
                <w:rFonts w:ascii="Times New Roman" w:eastAsia="Open Sans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E63B53">
              <w:rPr>
                <w:rFonts w:ascii="Times New Roman" w:eastAsia="Open Sans" w:hAnsi="Times New Roman" w:cs="Times New Roman"/>
                <w:b/>
                <w:sz w:val="20"/>
                <w:szCs w:val="20"/>
              </w:rPr>
              <w:t>oceny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7E9779" w14:textId="77777777" w:rsidR="00BB37B2" w:rsidRDefault="00E63B53" w:rsidP="00BE209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20"/>
                <w:szCs w:val="20"/>
                <w:lang w:val="pl-PL"/>
              </w:rPr>
            </w:pPr>
            <w:r w:rsidRPr="005F564A">
              <w:rPr>
                <w:rFonts w:ascii="Times New Roman" w:eastAsia="Open Sans" w:hAnsi="Times New Roman" w:cs="Times New Roman"/>
                <w:sz w:val="20"/>
                <w:szCs w:val="20"/>
                <w:lang w:val="pl-PL"/>
              </w:rPr>
              <w:t xml:space="preserve">Frekwencja, zaangażowanie podczas zajęć, systematyczność Umiejętność formułowania </w:t>
            </w:r>
            <w:r w:rsidRPr="005F564A">
              <w:rPr>
                <w:rFonts w:ascii="Times New Roman" w:eastAsia="Open Sans" w:hAnsi="Times New Roman" w:cs="Times New Roman"/>
                <w:sz w:val="20"/>
                <w:szCs w:val="20"/>
                <w:lang w:val="pl-PL"/>
              </w:rPr>
              <w:lastRenderedPageBreak/>
              <w:t xml:space="preserve">jasnej i merytorycznej wypowiedzi Poprawność w formułowaniu tekstu (etapy pracy dyplomowej). </w:t>
            </w:r>
          </w:p>
          <w:p w14:paraId="28C44983" w14:textId="35AA6F5A" w:rsidR="00790A7E" w:rsidRPr="005F564A" w:rsidRDefault="00790A7E" w:rsidP="00BE209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20"/>
                <w:szCs w:val="20"/>
                <w:lang w:val="pl-PL"/>
              </w:rPr>
            </w:pPr>
          </w:p>
        </w:tc>
      </w:tr>
      <w:tr w:rsidR="00BB37B2" w:rsidRPr="00E63B53" w14:paraId="10426F51" w14:textId="77777777" w:rsidTr="00F159A8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9C0B40" w14:textId="77777777" w:rsidR="00BB37B2" w:rsidRPr="00E63B53" w:rsidRDefault="00BB37B2" w:rsidP="00F159A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20"/>
                <w:szCs w:val="20"/>
                <w:lang w:val="pl-PL"/>
              </w:rPr>
            </w:pPr>
            <w:r w:rsidRPr="00E63B53">
              <w:rPr>
                <w:rFonts w:ascii="Times New Roman" w:eastAsia="Open Sans" w:hAnsi="Times New Roman" w:cs="Times New Roman"/>
                <w:b/>
                <w:sz w:val="20"/>
                <w:szCs w:val="20"/>
                <w:lang w:val="pl-PL"/>
              </w:rPr>
              <w:lastRenderedPageBreak/>
              <w:t xml:space="preserve">Metody oceny (egzamin pisemny, egzamin ustny, test, esej/referat, </w:t>
            </w:r>
            <w:proofErr w:type="spellStart"/>
            <w:r w:rsidRPr="00E63B53">
              <w:rPr>
                <w:rFonts w:ascii="Times New Roman" w:eastAsia="Open Sans" w:hAnsi="Times New Roman" w:cs="Times New Roman"/>
                <w:b/>
                <w:sz w:val="20"/>
                <w:szCs w:val="20"/>
                <w:lang w:val="pl-PL"/>
              </w:rPr>
              <w:t>przentacja</w:t>
            </w:r>
            <w:proofErr w:type="spellEnd"/>
            <w:r w:rsidRPr="00E63B53">
              <w:rPr>
                <w:rFonts w:ascii="Times New Roman" w:eastAsia="Open Sans" w:hAnsi="Times New Roman" w:cs="Times New Roman"/>
                <w:b/>
                <w:sz w:val="20"/>
                <w:szCs w:val="20"/>
                <w:lang w:val="pl-PL"/>
              </w:rPr>
              <w:t>/portfolio, przegląd prac)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686048" w14:textId="77777777" w:rsidR="00BB37B2" w:rsidRPr="00E63B53" w:rsidRDefault="004A381A" w:rsidP="00F159A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20"/>
                <w:szCs w:val="20"/>
                <w:lang w:val="pl-PL"/>
              </w:rPr>
            </w:pPr>
            <w:r w:rsidRPr="00E63B53">
              <w:rPr>
                <w:rFonts w:ascii="Times New Roman" w:eastAsia="Open Sans" w:hAnsi="Times New Roman" w:cs="Times New Roman"/>
                <w:sz w:val="20"/>
                <w:szCs w:val="20"/>
                <w:lang w:val="pl-PL"/>
              </w:rPr>
              <w:t>Prezentacja tekstu magisterium</w:t>
            </w:r>
          </w:p>
        </w:tc>
      </w:tr>
      <w:tr w:rsidR="00BB37B2" w:rsidRPr="00E63B53" w14:paraId="4F7F8F9E" w14:textId="77777777" w:rsidTr="00F159A8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B54300" w14:textId="77777777" w:rsidR="00BB37B2" w:rsidRPr="00E63B53" w:rsidRDefault="00BB37B2" w:rsidP="00F159A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20"/>
                <w:szCs w:val="20"/>
                <w:lang w:val="pl-PL"/>
              </w:rPr>
            </w:pPr>
            <w:r w:rsidRPr="00E63B53">
              <w:rPr>
                <w:rFonts w:ascii="Times New Roman" w:eastAsia="Open Sans" w:hAnsi="Times New Roman" w:cs="Times New Roman"/>
                <w:b/>
                <w:sz w:val="20"/>
                <w:szCs w:val="20"/>
                <w:lang w:val="pl-PL"/>
              </w:rPr>
              <w:t xml:space="preserve"> Sposób zaliczenia (Z,ZS,E,PE)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D84944" w14:textId="464A64CA" w:rsidR="00BB37B2" w:rsidRPr="00E63B53" w:rsidRDefault="00BE209E" w:rsidP="00F159A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20"/>
                <w:szCs w:val="20"/>
                <w:lang w:val="pl-PL"/>
              </w:rPr>
            </w:pPr>
            <w:r w:rsidRPr="00E63B53">
              <w:rPr>
                <w:rFonts w:ascii="Times New Roman" w:eastAsia="Open Sans" w:hAnsi="Times New Roman" w:cs="Times New Roman"/>
                <w:sz w:val="20"/>
                <w:szCs w:val="20"/>
                <w:lang w:val="pl-PL"/>
              </w:rPr>
              <w:t>Z</w:t>
            </w:r>
            <w:r w:rsidR="00E63B53">
              <w:rPr>
                <w:rFonts w:ascii="Times New Roman" w:eastAsia="Open Sans" w:hAnsi="Times New Roman" w:cs="Times New Roman"/>
                <w:sz w:val="20"/>
                <w:szCs w:val="20"/>
                <w:lang w:val="pl-PL"/>
              </w:rPr>
              <w:t>S</w:t>
            </w:r>
            <w:r w:rsidRPr="00E63B53">
              <w:rPr>
                <w:rFonts w:ascii="Times New Roman" w:eastAsia="Open Sans" w:hAnsi="Times New Roman" w:cs="Times New Roman"/>
                <w:sz w:val="20"/>
                <w:szCs w:val="20"/>
                <w:lang w:val="pl-PL"/>
              </w:rPr>
              <w:t xml:space="preserve"> </w:t>
            </w:r>
          </w:p>
        </w:tc>
      </w:tr>
    </w:tbl>
    <w:p w14:paraId="6BB57909" w14:textId="77777777" w:rsidR="00CF655C" w:rsidRPr="00E63B53" w:rsidRDefault="00CF655C">
      <w:pPr>
        <w:pStyle w:val="LO-normal"/>
        <w:rPr>
          <w:rFonts w:ascii="Times New Roman" w:eastAsia="Open Sans" w:hAnsi="Times New Roman" w:cs="Times New Roman"/>
          <w:sz w:val="20"/>
          <w:szCs w:val="20"/>
          <w:lang w:val="pl-PL"/>
        </w:rPr>
      </w:pPr>
    </w:p>
    <w:p w14:paraId="2BF149E7" w14:textId="77777777" w:rsidR="00CF655C" w:rsidRPr="00E63B53" w:rsidRDefault="00CF655C">
      <w:pPr>
        <w:pStyle w:val="LO-normal"/>
        <w:rPr>
          <w:rFonts w:ascii="Times New Roman" w:eastAsia="Open Sans" w:hAnsi="Times New Roman" w:cs="Times New Roman"/>
          <w:sz w:val="20"/>
          <w:szCs w:val="20"/>
          <w:lang w:val="pl-PL"/>
        </w:rPr>
      </w:pPr>
    </w:p>
    <w:p w14:paraId="62ACF1AA" w14:textId="77777777" w:rsidR="00CF655C" w:rsidRPr="00E63B53" w:rsidRDefault="00CF655C">
      <w:pPr>
        <w:pStyle w:val="LO-normal"/>
        <w:rPr>
          <w:rFonts w:ascii="Times New Roman" w:eastAsia="Open Sans" w:hAnsi="Times New Roman" w:cs="Times New Roman"/>
          <w:sz w:val="20"/>
          <w:szCs w:val="20"/>
          <w:lang w:val="pl-PL"/>
        </w:rPr>
      </w:pPr>
    </w:p>
    <w:sectPr w:rsidR="00CF655C" w:rsidRPr="00E63B53">
      <w:headerReference w:type="default" r:id="rId9"/>
      <w:pgSz w:w="12240" w:h="15840"/>
      <w:pgMar w:top="1440" w:right="1440" w:bottom="1440" w:left="1440" w:header="0" w:footer="0" w:gutter="0"/>
      <w:pgNumType w:start="1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0487C2" w14:textId="77777777" w:rsidR="00414340" w:rsidRDefault="00414340" w:rsidP="00CA1FC0">
      <w:pPr>
        <w:spacing w:line="240" w:lineRule="auto"/>
      </w:pPr>
      <w:r>
        <w:separator/>
      </w:r>
    </w:p>
  </w:endnote>
  <w:endnote w:type="continuationSeparator" w:id="0">
    <w:p w14:paraId="4F688D20" w14:textId="77777777" w:rsidR="00414340" w:rsidRDefault="00414340" w:rsidP="00CA1FC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roman"/>
    <w:pitch w:val="variable"/>
  </w:font>
  <w:font w:name="PingFang SC">
    <w:panose1 w:val="00000000000000000000"/>
    <w:charset w:val="86"/>
    <w:family w:val="swiss"/>
    <w:notTrueType/>
    <w:pitch w:val="variable"/>
    <w:sig w:usb0="A00002FF" w:usb1="7ACFFDFB" w:usb2="00000017" w:usb3="00000000" w:csb0="00040001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5A3A83" w14:textId="77777777" w:rsidR="00414340" w:rsidRDefault="00414340" w:rsidP="00CA1FC0">
      <w:pPr>
        <w:spacing w:line="240" w:lineRule="auto"/>
      </w:pPr>
      <w:r>
        <w:separator/>
      </w:r>
    </w:p>
  </w:footnote>
  <w:footnote w:type="continuationSeparator" w:id="0">
    <w:p w14:paraId="1E045E1E" w14:textId="77777777" w:rsidR="00414340" w:rsidRDefault="00414340" w:rsidP="00CA1FC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8D08E2" w14:textId="77777777" w:rsidR="00CA1FC0" w:rsidRPr="00F159A8" w:rsidRDefault="00CA1FC0">
    <w:pPr>
      <w:pStyle w:val="Nagwek"/>
      <w:jc w:val="right"/>
      <w:rPr>
        <w:color w:val="7F7F7F"/>
      </w:rPr>
    </w:pPr>
    <w:r w:rsidRPr="00F159A8">
      <w:rPr>
        <w:color w:val="7F7F7F"/>
      </w:rPr>
      <w:t>Załącznik</w:t>
    </w:r>
    <w:r w:rsidR="003836FF" w:rsidRPr="00F159A8">
      <w:rPr>
        <w:color w:val="7F7F7F"/>
      </w:rPr>
      <w:t xml:space="preserve"> nr</w:t>
    </w:r>
    <w:r w:rsidRPr="00F159A8">
      <w:rPr>
        <w:color w:val="7F7F7F"/>
      </w:rPr>
      <w:t xml:space="preserve"> 3 do Zarządzenia nr II/122/2021</w:t>
    </w:r>
  </w:p>
  <w:p w14:paraId="5F9A74A1" w14:textId="77777777" w:rsidR="00CA1FC0" w:rsidRDefault="00CA1FC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5B62F8"/>
    <w:multiLevelType w:val="multilevel"/>
    <w:tmpl w:val="6F2208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7155026"/>
    <w:multiLevelType w:val="multilevel"/>
    <w:tmpl w:val="311C49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F452F6"/>
    <w:multiLevelType w:val="hybridMultilevel"/>
    <w:tmpl w:val="C98814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8A16D5"/>
    <w:multiLevelType w:val="multilevel"/>
    <w:tmpl w:val="1CBEFD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C2E5801"/>
    <w:multiLevelType w:val="multilevel"/>
    <w:tmpl w:val="BD8ACB4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C494525"/>
    <w:multiLevelType w:val="multilevel"/>
    <w:tmpl w:val="B386B0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4627CBD"/>
    <w:multiLevelType w:val="multilevel"/>
    <w:tmpl w:val="7A26A0CA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6804289"/>
    <w:multiLevelType w:val="multilevel"/>
    <w:tmpl w:val="929E3E5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6A82CDA"/>
    <w:multiLevelType w:val="hybridMultilevel"/>
    <w:tmpl w:val="6A829C6E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 w15:restartNumberingAfterBreak="0">
    <w:nsid w:val="291B322D"/>
    <w:multiLevelType w:val="multilevel"/>
    <w:tmpl w:val="310E38E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1A84672"/>
    <w:multiLevelType w:val="multilevel"/>
    <w:tmpl w:val="A5F415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3DC4830"/>
    <w:multiLevelType w:val="multilevel"/>
    <w:tmpl w:val="2AD6C3D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877599E"/>
    <w:multiLevelType w:val="multilevel"/>
    <w:tmpl w:val="B100C55E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BBC4883"/>
    <w:multiLevelType w:val="hybridMultilevel"/>
    <w:tmpl w:val="06D67D8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49243865"/>
    <w:multiLevelType w:val="multilevel"/>
    <w:tmpl w:val="84C870BC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CAE709E"/>
    <w:multiLevelType w:val="multilevel"/>
    <w:tmpl w:val="6FC6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05D4002"/>
    <w:multiLevelType w:val="hybridMultilevel"/>
    <w:tmpl w:val="2A9E3C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A431CD"/>
    <w:multiLevelType w:val="multilevel"/>
    <w:tmpl w:val="977A9CA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CC53E63"/>
    <w:multiLevelType w:val="multilevel"/>
    <w:tmpl w:val="1E7000F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CE75687"/>
    <w:multiLevelType w:val="hybridMultilevel"/>
    <w:tmpl w:val="34922270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677E1967"/>
    <w:multiLevelType w:val="multilevel"/>
    <w:tmpl w:val="8CA29E9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9343C9D"/>
    <w:multiLevelType w:val="hybridMultilevel"/>
    <w:tmpl w:val="143CA5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F63EBD"/>
    <w:multiLevelType w:val="multilevel"/>
    <w:tmpl w:val="0E6C8F2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B3F6133"/>
    <w:multiLevelType w:val="hybridMultilevel"/>
    <w:tmpl w:val="AFC0D4E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7DF15AB0"/>
    <w:multiLevelType w:val="multilevel"/>
    <w:tmpl w:val="986C11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EA84B80"/>
    <w:multiLevelType w:val="hybridMultilevel"/>
    <w:tmpl w:val="0E76199E"/>
    <w:lvl w:ilvl="0" w:tplc="2D14BC6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6"/>
  </w:num>
  <w:num w:numId="3">
    <w:abstractNumId w:val="21"/>
  </w:num>
  <w:num w:numId="4">
    <w:abstractNumId w:val="8"/>
  </w:num>
  <w:num w:numId="5">
    <w:abstractNumId w:val="23"/>
  </w:num>
  <w:num w:numId="6">
    <w:abstractNumId w:val="19"/>
  </w:num>
  <w:num w:numId="7">
    <w:abstractNumId w:val="13"/>
  </w:num>
  <w:num w:numId="8">
    <w:abstractNumId w:val="25"/>
  </w:num>
  <w:num w:numId="9">
    <w:abstractNumId w:val="3"/>
  </w:num>
  <w:num w:numId="10">
    <w:abstractNumId w:val="9"/>
  </w:num>
  <w:num w:numId="11">
    <w:abstractNumId w:val="24"/>
  </w:num>
  <w:num w:numId="12">
    <w:abstractNumId w:val="10"/>
  </w:num>
  <w:num w:numId="13">
    <w:abstractNumId w:val="1"/>
  </w:num>
  <w:num w:numId="14">
    <w:abstractNumId w:val="22"/>
  </w:num>
  <w:num w:numId="15">
    <w:abstractNumId w:val="11"/>
  </w:num>
  <w:num w:numId="16">
    <w:abstractNumId w:val="14"/>
  </w:num>
  <w:num w:numId="17">
    <w:abstractNumId w:val="12"/>
  </w:num>
  <w:num w:numId="18">
    <w:abstractNumId w:val="0"/>
  </w:num>
  <w:num w:numId="19">
    <w:abstractNumId w:val="4"/>
  </w:num>
  <w:num w:numId="20">
    <w:abstractNumId w:val="15"/>
  </w:num>
  <w:num w:numId="21">
    <w:abstractNumId w:val="18"/>
  </w:num>
  <w:num w:numId="22">
    <w:abstractNumId w:val="7"/>
  </w:num>
  <w:num w:numId="23">
    <w:abstractNumId w:val="20"/>
  </w:num>
  <w:num w:numId="24">
    <w:abstractNumId w:val="17"/>
  </w:num>
  <w:num w:numId="25">
    <w:abstractNumId w:val="6"/>
  </w:num>
  <w:num w:numId="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/>
  <w:attachedTemplate r:id="rId1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6724"/>
    <w:rsid w:val="00010544"/>
    <w:rsid w:val="00095701"/>
    <w:rsid w:val="000C56C6"/>
    <w:rsid w:val="00134749"/>
    <w:rsid w:val="00191AD4"/>
    <w:rsid w:val="001D3ADC"/>
    <w:rsid w:val="002756C3"/>
    <w:rsid w:val="0027688E"/>
    <w:rsid w:val="002F0588"/>
    <w:rsid w:val="00330B86"/>
    <w:rsid w:val="00353E2D"/>
    <w:rsid w:val="00376BE3"/>
    <w:rsid w:val="003836FF"/>
    <w:rsid w:val="003952D9"/>
    <w:rsid w:val="003B6743"/>
    <w:rsid w:val="003F5ED8"/>
    <w:rsid w:val="00414340"/>
    <w:rsid w:val="0043085E"/>
    <w:rsid w:val="004457AA"/>
    <w:rsid w:val="004770FD"/>
    <w:rsid w:val="004A381A"/>
    <w:rsid w:val="004C118B"/>
    <w:rsid w:val="00545BBC"/>
    <w:rsid w:val="005B11DB"/>
    <w:rsid w:val="005F564A"/>
    <w:rsid w:val="00605601"/>
    <w:rsid w:val="006462B0"/>
    <w:rsid w:val="006C65EE"/>
    <w:rsid w:val="006D20A0"/>
    <w:rsid w:val="006D3B04"/>
    <w:rsid w:val="006D41E6"/>
    <w:rsid w:val="00750D7B"/>
    <w:rsid w:val="007650C4"/>
    <w:rsid w:val="00790A7E"/>
    <w:rsid w:val="007A0F66"/>
    <w:rsid w:val="007B452A"/>
    <w:rsid w:val="007F7077"/>
    <w:rsid w:val="00835D52"/>
    <w:rsid w:val="00894BFB"/>
    <w:rsid w:val="009449DA"/>
    <w:rsid w:val="00990E4F"/>
    <w:rsid w:val="00997A56"/>
    <w:rsid w:val="009A69DF"/>
    <w:rsid w:val="009D2B58"/>
    <w:rsid w:val="009D64ED"/>
    <w:rsid w:val="009E64A9"/>
    <w:rsid w:val="00A41A4C"/>
    <w:rsid w:val="00A51E73"/>
    <w:rsid w:val="00A81544"/>
    <w:rsid w:val="00AC4979"/>
    <w:rsid w:val="00B432DD"/>
    <w:rsid w:val="00B45024"/>
    <w:rsid w:val="00B60738"/>
    <w:rsid w:val="00BB37B2"/>
    <w:rsid w:val="00BB4B14"/>
    <w:rsid w:val="00BE209E"/>
    <w:rsid w:val="00C258B7"/>
    <w:rsid w:val="00C83A17"/>
    <w:rsid w:val="00CA06B4"/>
    <w:rsid w:val="00CA152F"/>
    <w:rsid w:val="00CA1FC0"/>
    <w:rsid w:val="00CA24BF"/>
    <w:rsid w:val="00CC3DA3"/>
    <w:rsid w:val="00CD67E0"/>
    <w:rsid w:val="00CF13FF"/>
    <w:rsid w:val="00CF655C"/>
    <w:rsid w:val="00D02E3D"/>
    <w:rsid w:val="00D733A2"/>
    <w:rsid w:val="00D814B9"/>
    <w:rsid w:val="00D94795"/>
    <w:rsid w:val="00E113F5"/>
    <w:rsid w:val="00E26724"/>
    <w:rsid w:val="00E63B53"/>
    <w:rsid w:val="00E830F7"/>
    <w:rsid w:val="00EF15A5"/>
    <w:rsid w:val="00F159A8"/>
    <w:rsid w:val="00F5002E"/>
    <w:rsid w:val="00F744D1"/>
    <w:rsid w:val="00F87994"/>
    <w:rsid w:val="00FA4707"/>
    <w:rsid w:val="00FB3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64962B"/>
  <w15:docId w15:val="{972957FB-345E-491A-800A-9E3629D8B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uppressAutoHyphens/>
      <w:spacing w:line="276" w:lineRule="auto"/>
    </w:pPr>
    <w:rPr>
      <w:sz w:val="22"/>
      <w:szCs w:val="22"/>
      <w:lang w:val="en-US" w:eastAsia="zh-CN" w:bidi="hi-IN"/>
    </w:rPr>
  </w:style>
  <w:style w:type="paragraph" w:styleId="Nagwek1">
    <w:name w:val="heading 1"/>
    <w:basedOn w:val="LO-normal"/>
    <w:next w:val="LO-normal"/>
    <w:uiPriority w:val="9"/>
    <w:qFormat/>
    <w:pPr>
      <w:keepNext/>
      <w:keepLines/>
      <w:spacing w:before="400" w:after="120" w:line="240" w:lineRule="auto"/>
      <w:outlineLvl w:val="0"/>
    </w:pPr>
    <w:rPr>
      <w:sz w:val="40"/>
      <w:szCs w:val="40"/>
    </w:rPr>
  </w:style>
  <w:style w:type="paragraph" w:styleId="Nagwek2">
    <w:name w:val="heading 2"/>
    <w:basedOn w:val="LO-normal"/>
    <w:next w:val="LO-normal"/>
    <w:uiPriority w:val="9"/>
    <w:semiHidden/>
    <w:unhideWhenUsed/>
    <w:qFormat/>
    <w:pPr>
      <w:keepNext/>
      <w:keepLines/>
      <w:spacing w:before="360" w:after="120" w:line="240" w:lineRule="auto"/>
      <w:outlineLvl w:val="1"/>
    </w:pPr>
    <w:rPr>
      <w:sz w:val="32"/>
      <w:szCs w:val="32"/>
    </w:rPr>
  </w:style>
  <w:style w:type="paragraph" w:styleId="Nagwek3">
    <w:name w:val="heading 3"/>
    <w:basedOn w:val="LO-normal"/>
    <w:next w:val="LO-normal"/>
    <w:uiPriority w:val="9"/>
    <w:semiHidden/>
    <w:unhideWhenUsed/>
    <w:qFormat/>
    <w:pPr>
      <w:keepNext/>
      <w:keepLines/>
      <w:spacing w:before="320" w:after="80" w:line="240" w:lineRule="auto"/>
      <w:outlineLvl w:val="2"/>
    </w:pPr>
    <w:rPr>
      <w:color w:val="434343"/>
      <w:sz w:val="28"/>
      <w:szCs w:val="28"/>
    </w:rPr>
  </w:style>
  <w:style w:type="paragraph" w:styleId="Nagwek4">
    <w:name w:val="heading 4"/>
    <w:basedOn w:val="LO-normal"/>
    <w:next w:val="LO-normal"/>
    <w:uiPriority w:val="9"/>
    <w:semiHidden/>
    <w:unhideWhenUsed/>
    <w:qFormat/>
    <w:pPr>
      <w:keepNext/>
      <w:keepLines/>
      <w:spacing w:before="280" w:after="80" w:line="240" w:lineRule="auto"/>
      <w:outlineLvl w:val="3"/>
    </w:pPr>
    <w:rPr>
      <w:color w:val="666666"/>
      <w:sz w:val="24"/>
      <w:szCs w:val="24"/>
    </w:rPr>
  </w:style>
  <w:style w:type="paragraph" w:styleId="Nagwek5">
    <w:name w:val="heading 5"/>
    <w:basedOn w:val="LO-normal"/>
    <w:next w:val="LO-normal"/>
    <w:uiPriority w:val="9"/>
    <w:semiHidden/>
    <w:unhideWhenUsed/>
    <w:qFormat/>
    <w:pPr>
      <w:keepNext/>
      <w:keepLines/>
      <w:spacing w:before="240" w:after="80" w:line="240" w:lineRule="auto"/>
      <w:outlineLvl w:val="4"/>
    </w:pPr>
    <w:rPr>
      <w:color w:val="666666"/>
    </w:rPr>
  </w:style>
  <w:style w:type="paragraph" w:styleId="Nagwek6">
    <w:name w:val="heading 6"/>
    <w:basedOn w:val="LO-normal"/>
    <w:next w:val="LO-normal"/>
    <w:uiPriority w:val="9"/>
    <w:semiHidden/>
    <w:unhideWhenUsed/>
    <w:qFormat/>
    <w:pPr>
      <w:keepNext/>
      <w:keepLines/>
      <w:spacing w:before="240" w:after="80" w:line="240" w:lineRule="auto"/>
      <w:outlineLvl w:val="5"/>
    </w:pPr>
    <w:rPr>
      <w:i/>
      <w:color w:val="66666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color w:val="000080"/>
      <w:u w:val="single"/>
    </w:rPr>
  </w:style>
  <w:style w:type="paragraph" w:customStyle="1" w:styleId="Heading">
    <w:name w:val="Heading"/>
    <w:basedOn w:val="LO-normal1"/>
    <w:next w:val="Tekstpodstawowy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Tekstpodstawowy">
    <w:name w:val="Body Text"/>
    <w:basedOn w:val="LO-normal1"/>
    <w:pPr>
      <w:spacing w:after="140"/>
    </w:pPr>
  </w:style>
  <w:style w:type="paragraph" w:styleId="Lista">
    <w:name w:val="List"/>
    <w:basedOn w:val="Tekstpodstawowy"/>
    <w:rPr>
      <w:rFonts w:cs="Arial Unicode MS"/>
    </w:rPr>
  </w:style>
  <w:style w:type="paragraph" w:styleId="Legenda">
    <w:name w:val="caption"/>
    <w:basedOn w:val="LO-normal1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x">
    <w:name w:val="Index"/>
    <w:basedOn w:val="LO-normal1"/>
    <w:qFormat/>
    <w:pPr>
      <w:suppressLineNumbers/>
    </w:pPr>
    <w:rPr>
      <w:rFonts w:cs="Arial Unicode MS"/>
    </w:rPr>
  </w:style>
  <w:style w:type="paragraph" w:customStyle="1" w:styleId="LO-normal1">
    <w:name w:val="LO-normal1"/>
    <w:qFormat/>
    <w:pPr>
      <w:suppressAutoHyphens/>
      <w:spacing w:line="276" w:lineRule="auto"/>
    </w:pPr>
    <w:rPr>
      <w:sz w:val="22"/>
      <w:szCs w:val="22"/>
      <w:lang w:val="en-US" w:eastAsia="zh-CN" w:bidi="hi-IN"/>
    </w:rPr>
  </w:style>
  <w:style w:type="paragraph" w:styleId="Tytu">
    <w:name w:val="Title"/>
    <w:basedOn w:val="LO-normal"/>
    <w:next w:val="LO-normal"/>
    <w:uiPriority w:val="10"/>
    <w:qFormat/>
    <w:pPr>
      <w:keepNext/>
      <w:keepLines/>
      <w:spacing w:after="60" w:line="240" w:lineRule="auto"/>
    </w:pPr>
    <w:rPr>
      <w:sz w:val="52"/>
      <w:szCs w:val="52"/>
    </w:rPr>
  </w:style>
  <w:style w:type="paragraph" w:customStyle="1" w:styleId="LO-normal">
    <w:name w:val="LO-normal"/>
    <w:qFormat/>
    <w:pPr>
      <w:suppressAutoHyphens/>
      <w:spacing w:line="276" w:lineRule="auto"/>
    </w:pPr>
    <w:rPr>
      <w:sz w:val="22"/>
      <w:szCs w:val="22"/>
      <w:lang w:val="en-US" w:eastAsia="zh-CN" w:bidi="hi-IN"/>
    </w:rPr>
  </w:style>
  <w:style w:type="paragraph" w:styleId="Podtytu">
    <w:name w:val="Subtitle"/>
    <w:basedOn w:val="LO-normal1"/>
    <w:next w:val="LO-normal1"/>
    <w:uiPriority w:val="11"/>
    <w:qFormat/>
    <w:pPr>
      <w:keepNext/>
      <w:keepLines/>
      <w:spacing w:after="320" w:line="240" w:lineRule="auto"/>
    </w:pPr>
    <w:rPr>
      <w:color w:val="666666"/>
      <w:sz w:val="30"/>
      <w:szCs w:val="30"/>
    </w:rPr>
  </w:style>
  <w:style w:type="table" w:customStyle="1" w:styleId="TableNormal">
    <w:name w:val="Table Normal"/>
    <w:pPr>
      <w:suppressAutoHyphens/>
    </w:pPr>
    <w:rPr>
      <w:sz w:val="22"/>
      <w:szCs w:val="22"/>
      <w:lang w:val="en-US" w:eastAsia="zh-CN" w:bidi="hi-I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pPr>
      <w:suppressAutoHyphens/>
    </w:pPr>
    <w:rPr>
      <w:sz w:val="22"/>
      <w:szCs w:val="22"/>
      <w:lang w:val="en-US" w:eastAsia="zh-CN" w:bidi="hi-I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rsid w:val="00CF655C"/>
    <w:pPr>
      <w:tabs>
        <w:tab w:val="center" w:pos="4536"/>
        <w:tab w:val="right" w:pos="9072"/>
      </w:tabs>
      <w:suppressAutoHyphens w:val="0"/>
      <w:spacing w:line="240" w:lineRule="auto"/>
    </w:pPr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character" w:customStyle="1" w:styleId="NagwekZnak">
    <w:name w:val="Nagłówek Znak"/>
    <w:link w:val="Nagwek"/>
    <w:uiPriority w:val="99"/>
    <w:rsid w:val="00CF655C"/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paragraph" w:styleId="Akapitzlist">
    <w:name w:val="List Paragraph"/>
    <w:basedOn w:val="Normalny"/>
    <w:uiPriority w:val="34"/>
    <w:qFormat/>
    <w:rsid w:val="00CF655C"/>
    <w:pPr>
      <w:suppressAutoHyphens w:val="0"/>
      <w:spacing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paragraph" w:styleId="Stopka">
    <w:name w:val="footer"/>
    <w:basedOn w:val="Normalny"/>
    <w:link w:val="StopkaZnak"/>
    <w:uiPriority w:val="99"/>
    <w:unhideWhenUsed/>
    <w:rsid w:val="00CA1FC0"/>
    <w:pPr>
      <w:tabs>
        <w:tab w:val="center" w:pos="4536"/>
        <w:tab w:val="right" w:pos="9072"/>
      </w:tabs>
      <w:spacing w:line="240" w:lineRule="auto"/>
    </w:pPr>
    <w:rPr>
      <w:rFonts w:cs="Mangal"/>
      <w:szCs w:val="20"/>
    </w:rPr>
  </w:style>
  <w:style w:type="character" w:customStyle="1" w:styleId="StopkaZnak">
    <w:name w:val="Stopka Znak"/>
    <w:link w:val="Stopka"/>
    <w:uiPriority w:val="99"/>
    <w:rsid w:val="00CA1FC0"/>
    <w:rPr>
      <w:rFonts w:cs="Mangal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02E3D"/>
    <w:pPr>
      <w:spacing w:line="240" w:lineRule="auto"/>
    </w:pPr>
    <w:rPr>
      <w:rFonts w:ascii="Segoe UI" w:hAnsi="Segoe UI" w:cs="Mangal"/>
      <w:sz w:val="18"/>
      <w:szCs w:val="16"/>
    </w:rPr>
  </w:style>
  <w:style w:type="character" w:customStyle="1" w:styleId="TekstdymkaZnak">
    <w:name w:val="Tekst dymka Znak"/>
    <w:link w:val="Tekstdymka"/>
    <w:uiPriority w:val="99"/>
    <w:semiHidden/>
    <w:rsid w:val="00D02E3D"/>
    <w:rPr>
      <w:rFonts w:ascii="Segoe UI" w:hAnsi="Segoe UI" w:cs="Mangal"/>
      <w:sz w:val="18"/>
      <w:szCs w:val="16"/>
    </w:rPr>
  </w:style>
  <w:style w:type="paragraph" w:styleId="NormalnyWeb">
    <w:name w:val="Normal (Web)"/>
    <w:basedOn w:val="Normalny"/>
    <w:uiPriority w:val="99"/>
    <w:unhideWhenUsed/>
    <w:rsid w:val="00F5002E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character" w:styleId="Uwydatnienie">
    <w:name w:val="Emphasis"/>
    <w:uiPriority w:val="20"/>
    <w:qFormat/>
    <w:rsid w:val="00F5002E"/>
    <w:rPr>
      <w:i/>
      <w:iCs/>
    </w:rPr>
  </w:style>
  <w:style w:type="character" w:styleId="Pogrubienie">
    <w:name w:val="Strong"/>
    <w:uiPriority w:val="22"/>
    <w:qFormat/>
    <w:rsid w:val="003B6743"/>
    <w:rPr>
      <w:b/>
      <w:bCs/>
    </w:rPr>
  </w:style>
  <w:style w:type="character" w:customStyle="1" w:styleId="hgkelc">
    <w:name w:val="hgkelc"/>
    <w:basedOn w:val="Domylnaczcionkaakapitu"/>
    <w:rsid w:val="007F70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44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47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00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2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467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76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57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325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94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6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3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05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20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2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50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4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11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8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427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69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9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7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11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04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341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894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34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670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050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256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3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98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5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31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0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8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7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90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9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5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9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6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gnieszka\Desktop\Sylabus%20Malarstwo%20Licencjat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roundtripDataSignature="AMtx7mgM7iUl59fy1NRcQIkGK80hUyiOMw==">AMUW2mX9tzUXSZC0MLtaAe7FxqPwuhHfI26UhGyy/ODgtOghhn6Yz+Gp+wrtXaub3BjTAYvmp6wimhiLFW8aUfjeBvHFB7LWrGwHcWipfoRHQJm3g3EpsRM=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Sylabus Malarstwo Licencjat</Template>
  <TotalTime>118</TotalTime>
  <Pages>6</Pages>
  <Words>1522</Words>
  <Characters>8678</Characters>
  <Application>Microsoft Office Word</Application>
  <DocSecurity>0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Zarządzenia nr II/122/2021</vt:lpstr>
    </vt:vector>
  </TitlesOfParts>
  <Company/>
  <LinksUpToDate>false</LinksUpToDate>
  <CharactersWithSpaces>10180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Zarządzenia nr II/122/2021</dc:title>
  <dc:subject/>
  <dc:creator>Agnieszka</dc:creator>
  <cp:keywords/>
  <dc:description/>
  <cp:lastModifiedBy>Andrzej Kosowski</cp:lastModifiedBy>
  <cp:revision>11</cp:revision>
  <cp:lastPrinted>2021-12-22T15:11:00Z</cp:lastPrinted>
  <dcterms:created xsi:type="dcterms:W3CDTF">2025-11-27T15:46:00Z</dcterms:created>
  <dcterms:modified xsi:type="dcterms:W3CDTF">2025-12-11T09:55:00Z</dcterms:modified>
  <dc:language>en-US</dc:language>
</cp:coreProperties>
</file>